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19F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</w:p>
    <w:p w:rsidR="008C219F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</w:p>
    <w:p w:rsidR="008C219F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</w:p>
    <w:p w:rsidR="008C219F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</w:p>
    <w:p w:rsidR="008C219F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</w:p>
    <w:p w:rsidR="008C219F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</w:p>
    <w:p w:rsidR="008C219F" w:rsidRPr="0024150E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  <w:r w:rsidRPr="0024150E">
        <w:rPr>
          <w:rFonts w:ascii="Times New Roman" w:hAnsi="Times New Roman"/>
          <w:b/>
          <w:sz w:val="48"/>
          <w:szCs w:val="48"/>
        </w:rPr>
        <w:t>План</w:t>
      </w:r>
    </w:p>
    <w:p w:rsidR="008C219F" w:rsidRPr="0024150E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  <w:r w:rsidRPr="0024150E">
        <w:rPr>
          <w:rFonts w:ascii="Times New Roman" w:hAnsi="Times New Roman"/>
          <w:b/>
          <w:sz w:val="48"/>
          <w:szCs w:val="48"/>
        </w:rPr>
        <w:t>воспитательной работы</w:t>
      </w:r>
    </w:p>
    <w:p w:rsidR="008C219F" w:rsidRPr="0024150E" w:rsidRDefault="008C219F" w:rsidP="0024150E">
      <w:pPr>
        <w:jc w:val="center"/>
        <w:rPr>
          <w:rFonts w:ascii="Times New Roman" w:hAnsi="Times New Roman"/>
          <w:b/>
          <w:sz w:val="48"/>
          <w:szCs w:val="48"/>
        </w:rPr>
      </w:pPr>
      <w:r w:rsidRPr="0024150E">
        <w:rPr>
          <w:rFonts w:ascii="Times New Roman" w:hAnsi="Times New Roman"/>
          <w:b/>
          <w:sz w:val="48"/>
          <w:szCs w:val="48"/>
        </w:rPr>
        <w:t>на 2009-2010 учебный год</w:t>
      </w:r>
    </w:p>
    <w:p w:rsidR="008C219F" w:rsidRPr="0024150E" w:rsidRDefault="008C219F" w:rsidP="0024150E">
      <w:pPr>
        <w:rPr>
          <w:rFonts w:ascii="Times New Roman" w:hAnsi="Times New Roman"/>
          <w:b/>
          <w:sz w:val="52"/>
          <w:szCs w:val="52"/>
        </w:rPr>
      </w:pPr>
      <w:r w:rsidRPr="0024150E">
        <w:rPr>
          <w:rFonts w:ascii="Times New Roman" w:hAnsi="Times New Roman"/>
          <w:b/>
          <w:sz w:val="52"/>
          <w:szCs w:val="52"/>
        </w:rPr>
        <w:t xml:space="preserve">                       1 «б» класс</w:t>
      </w:r>
    </w:p>
    <w:p w:rsidR="008C219F" w:rsidRPr="0024150E" w:rsidRDefault="008C219F" w:rsidP="0024150E">
      <w:pPr>
        <w:jc w:val="right"/>
        <w:rPr>
          <w:rFonts w:ascii="Times New Roman" w:hAnsi="Times New Roman"/>
          <w:szCs w:val="36"/>
        </w:rPr>
      </w:pPr>
    </w:p>
    <w:p w:rsidR="008C219F" w:rsidRPr="0024150E" w:rsidRDefault="008C219F" w:rsidP="0024150E">
      <w:pPr>
        <w:jc w:val="right"/>
        <w:rPr>
          <w:rFonts w:ascii="Times New Roman" w:hAnsi="Times New Roman"/>
          <w:b/>
          <w:sz w:val="36"/>
          <w:szCs w:val="36"/>
        </w:rPr>
      </w:pPr>
    </w:p>
    <w:p w:rsidR="008C219F" w:rsidRPr="0024150E" w:rsidRDefault="008C219F" w:rsidP="0024150E">
      <w:pPr>
        <w:jc w:val="right"/>
        <w:rPr>
          <w:rFonts w:ascii="Times New Roman" w:hAnsi="Times New Roman"/>
          <w:b/>
          <w:sz w:val="36"/>
          <w:szCs w:val="36"/>
        </w:rPr>
      </w:pPr>
    </w:p>
    <w:p w:rsidR="008C219F" w:rsidRPr="0024150E" w:rsidRDefault="008C219F" w:rsidP="0024150E">
      <w:pPr>
        <w:jc w:val="right"/>
        <w:rPr>
          <w:rFonts w:ascii="Times New Roman" w:hAnsi="Times New Roman"/>
          <w:b/>
          <w:sz w:val="36"/>
          <w:szCs w:val="36"/>
        </w:rPr>
      </w:pPr>
    </w:p>
    <w:p w:rsidR="008C219F" w:rsidRPr="0024150E" w:rsidRDefault="008C219F" w:rsidP="0024150E">
      <w:pPr>
        <w:jc w:val="right"/>
        <w:rPr>
          <w:rFonts w:ascii="Times New Roman" w:hAnsi="Times New Roman"/>
          <w:b/>
          <w:sz w:val="36"/>
          <w:szCs w:val="36"/>
        </w:rPr>
      </w:pPr>
    </w:p>
    <w:p w:rsidR="008C219F" w:rsidRPr="0024150E" w:rsidRDefault="008C219F" w:rsidP="0024150E">
      <w:pPr>
        <w:jc w:val="right"/>
        <w:rPr>
          <w:rFonts w:ascii="Times New Roman" w:hAnsi="Times New Roman"/>
          <w:b/>
          <w:sz w:val="36"/>
          <w:szCs w:val="36"/>
        </w:rPr>
      </w:pPr>
    </w:p>
    <w:p w:rsidR="008C219F" w:rsidRPr="0024150E" w:rsidRDefault="008C219F" w:rsidP="0024150E">
      <w:pPr>
        <w:jc w:val="right"/>
        <w:rPr>
          <w:rFonts w:ascii="Times New Roman" w:hAnsi="Times New Roman"/>
          <w:b/>
          <w:sz w:val="36"/>
          <w:szCs w:val="36"/>
        </w:rPr>
      </w:pPr>
      <w:r w:rsidRPr="0024150E">
        <w:rPr>
          <w:rFonts w:ascii="Times New Roman" w:hAnsi="Times New Roman"/>
          <w:b/>
          <w:sz w:val="36"/>
          <w:szCs w:val="36"/>
        </w:rPr>
        <w:t xml:space="preserve">Классный руководитель:        </w:t>
      </w:r>
    </w:p>
    <w:p w:rsidR="008C219F" w:rsidRPr="0024150E" w:rsidRDefault="008C219F" w:rsidP="0024150E">
      <w:pPr>
        <w:jc w:val="right"/>
        <w:rPr>
          <w:rFonts w:ascii="Times New Roman" w:hAnsi="Times New Roman"/>
          <w:b/>
          <w:sz w:val="36"/>
          <w:szCs w:val="36"/>
        </w:rPr>
      </w:pPr>
      <w:r w:rsidRPr="0024150E">
        <w:rPr>
          <w:rFonts w:ascii="Times New Roman" w:hAnsi="Times New Roman"/>
          <w:b/>
          <w:sz w:val="36"/>
          <w:szCs w:val="36"/>
        </w:rPr>
        <w:t>Абрамова Елена Владимировна</w:t>
      </w:r>
    </w:p>
    <w:p w:rsidR="008C219F" w:rsidRDefault="008C219F"/>
    <w:p w:rsidR="008C219F" w:rsidRDefault="008C219F"/>
    <w:p w:rsidR="008C219F" w:rsidRDefault="008C219F" w:rsidP="00FA7ED9">
      <w:pPr>
        <w:jc w:val="center"/>
        <w:rPr>
          <w:rFonts w:ascii="Times New Roman" w:hAnsi="Times New Roman"/>
          <w:b/>
          <w:sz w:val="36"/>
          <w:szCs w:val="36"/>
        </w:rPr>
      </w:pPr>
      <w:r w:rsidRPr="00FA7ED9">
        <w:rPr>
          <w:rFonts w:ascii="Times New Roman" w:hAnsi="Times New Roman"/>
          <w:b/>
          <w:sz w:val="36"/>
          <w:szCs w:val="36"/>
        </w:rPr>
        <w:t xml:space="preserve">Анализ воспитательной работы </w:t>
      </w:r>
    </w:p>
    <w:p w:rsidR="008C219F" w:rsidRPr="00FA7ED9" w:rsidRDefault="008C219F" w:rsidP="00FA7ED9">
      <w:pPr>
        <w:jc w:val="center"/>
        <w:rPr>
          <w:rFonts w:ascii="Times New Roman" w:hAnsi="Times New Roman"/>
          <w:b/>
          <w:sz w:val="36"/>
          <w:szCs w:val="36"/>
        </w:rPr>
      </w:pPr>
      <w:r w:rsidRPr="00FA7ED9">
        <w:rPr>
          <w:rFonts w:ascii="Times New Roman" w:hAnsi="Times New Roman"/>
          <w:b/>
          <w:sz w:val="36"/>
          <w:szCs w:val="36"/>
        </w:rPr>
        <w:t>за 2008-2009 учебный год</w:t>
      </w:r>
    </w:p>
    <w:p w:rsidR="008C219F" w:rsidRDefault="008C219F" w:rsidP="00863821">
      <w:pPr>
        <w:ind w:right="-28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2008-2009 учебный год стал  для  моих учеников годом подведения итогов совместной 4-хлетней работы. </w:t>
      </w:r>
    </w:p>
    <w:p w:rsidR="008C219F" w:rsidRDefault="008C219F" w:rsidP="00863821">
      <w:pPr>
        <w:ind w:right="-1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годы обучения детей в начальной школе воспитательная работа в классе строилась на основе диагностических исследований. Теперь папка с результатами передана новому классному руководителю Кашиной Е.Ю.  В соответствии с полученными результатами  ставились задачи на каждый учебный год,</w:t>
      </w:r>
      <w:r w:rsidRPr="00B64D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выбирались необходимые методы и приёмы работы, пути достижения намеченных целей. Одной из главных задач все 4 года была задача формирования и развития детского коллектива. Придя в 1 класс, дети не умели себя вести, были агрессивны по отношению друг к другу, не умели считаться с мнением других людей. Поэтому большое внимание все эти годы уделялось воспитанию гуманного отношения к людям, развитию толерантности, умению правильно себя вести в различных жизненных ситуациях. </w:t>
      </w:r>
    </w:p>
    <w:p w:rsidR="008C219F" w:rsidRDefault="008C219F" w:rsidP="00863821">
      <w:pPr>
        <w:ind w:right="-1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Огромную помощь в этой работе оказали педагоги  отдела массовой и досуговой  деятельности ЦДТ Ленинского района г. Саратова Смирнова Л.В, Ключникова Ю.М., Павлова Е.В, Зенина Н.В. и руководитель структурного подразделения Субботина О.В. С 1 класса ребята посещали </w:t>
      </w:r>
      <w:r w:rsidRPr="00FA7ED9">
        <w:rPr>
          <w:rFonts w:ascii="Times New Roman" w:hAnsi="Times New Roman"/>
          <w:sz w:val="28"/>
          <w:szCs w:val="28"/>
        </w:rPr>
        <w:t xml:space="preserve"> занятия «Школы этического воспитания».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ED9">
        <w:rPr>
          <w:rFonts w:ascii="Times New Roman" w:hAnsi="Times New Roman"/>
          <w:sz w:val="28"/>
          <w:szCs w:val="28"/>
        </w:rPr>
        <w:t>Их пров</w:t>
      </w:r>
      <w:r>
        <w:rPr>
          <w:rFonts w:ascii="Times New Roman" w:hAnsi="Times New Roman"/>
          <w:sz w:val="28"/>
          <w:szCs w:val="28"/>
        </w:rPr>
        <w:t>одила</w:t>
      </w:r>
      <w:r w:rsidRPr="00FA7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Смирнова Лариса Васильевна, библиотекарь</w:t>
      </w:r>
      <w:r w:rsidRPr="00FA7ED9">
        <w:rPr>
          <w:rFonts w:ascii="Times New Roman" w:hAnsi="Times New Roman"/>
          <w:sz w:val="28"/>
          <w:szCs w:val="28"/>
        </w:rPr>
        <w:t xml:space="preserve"> Центра детского творчества</w:t>
      </w:r>
      <w:r>
        <w:rPr>
          <w:rFonts w:ascii="Times New Roman" w:hAnsi="Times New Roman"/>
          <w:sz w:val="28"/>
          <w:szCs w:val="28"/>
        </w:rPr>
        <w:t xml:space="preserve"> и руководитель объединения «Радость»</w:t>
      </w:r>
      <w:r w:rsidRPr="00FA7E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мае 2009 года ученикам 4 «б» класса вручены свидетельства об окончании изучения курса «Школы этического и  правового  воспитания». В рамках этой программы ребята приняли участие</w:t>
      </w:r>
      <w:r w:rsidRPr="00894EB1">
        <w:rPr>
          <w:sz w:val="28"/>
          <w:szCs w:val="28"/>
        </w:rPr>
        <w:t xml:space="preserve"> </w:t>
      </w:r>
      <w:r w:rsidRPr="00894EB1">
        <w:rPr>
          <w:rFonts w:ascii="Times New Roman" w:hAnsi="Times New Roman"/>
          <w:sz w:val="28"/>
          <w:szCs w:val="28"/>
        </w:rPr>
        <w:t>в семинаре городской Школы вожатского мастерства на тему: «Педагогические технологии развития правовой культуры школьников»</w:t>
      </w:r>
      <w:r>
        <w:rPr>
          <w:rFonts w:ascii="Times New Roman" w:hAnsi="Times New Roman"/>
          <w:sz w:val="28"/>
          <w:szCs w:val="28"/>
        </w:rPr>
        <w:t>, работали над проектом «Как помочь бездомным животным», приняли участие в акции «Помоги им», встречались с сотрудником приюта для животных С.К.  Немцем.  Дети с удовольствием принимали участие в различных игровых программах, проводимых педагогами этого отдела. Надолго детям запомнятся «Шоу-рекордов», «Подари сердечко другу», «О правах и в шутку, и всерьёз» и другие. Совместно с этими педагогами проводились тренинги  по социальной адаптации «Твой выбор», «Это трудное слово «нет»», «Поиск выхода из трудных ситуаций».</w:t>
      </w:r>
    </w:p>
    <w:p w:rsidR="008C219F" w:rsidRPr="00340E1A" w:rsidRDefault="008C219F" w:rsidP="0086382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C5DA9">
        <w:rPr>
          <w:rFonts w:ascii="Times New Roman" w:hAnsi="Times New Roman"/>
          <w:sz w:val="28"/>
          <w:szCs w:val="28"/>
        </w:rPr>
        <w:t>Чётко отслеживать п</w:t>
      </w:r>
      <w:r>
        <w:rPr>
          <w:rFonts w:ascii="Times New Roman" w:hAnsi="Times New Roman"/>
          <w:sz w:val="28"/>
          <w:szCs w:val="28"/>
        </w:rPr>
        <w:t>роблемы детей в общении помогала  социометрия. Она позволяла</w:t>
      </w:r>
      <w:r w:rsidRPr="007C5DA9">
        <w:rPr>
          <w:rFonts w:ascii="Times New Roman" w:hAnsi="Times New Roman"/>
          <w:sz w:val="28"/>
          <w:szCs w:val="28"/>
        </w:rPr>
        <w:t xml:space="preserve"> внести корректировку и</w:t>
      </w:r>
      <w:r>
        <w:rPr>
          <w:rFonts w:ascii="Times New Roman" w:hAnsi="Times New Roman"/>
          <w:sz w:val="28"/>
          <w:szCs w:val="28"/>
        </w:rPr>
        <w:t xml:space="preserve"> предотвратить появление «изолированных</w:t>
      </w:r>
      <w:r w:rsidRPr="007C5DA9">
        <w:rPr>
          <w:rFonts w:ascii="Times New Roman" w:hAnsi="Times New Roman"/>
          <w:sz w:val="28"/>
          <w:szCs w:val="28"/>
        </w:rPr>
        <w:t>», а также вовремя нейтрализовать воздействия отрицательных лидеров</w:t>
      </w:r>
      <w:r w:rsidRPr="00340E1A">
        <w:rPr>
          <w:rFonts w:ascii="Times New Roman" w:hAnsi="Times New Roman"/>
          <w:sz w:val="28"/>
          <w:szCs w:val="28"/>
        </w:rPr>
        <w:t xml:space="preserve">. Поэтому не удивительно, что основной наших мероприятий стала методика КТД. </w:t>
      </w:r>
      <w:r w:rsidRPr="00340E1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219F" w:rsidRDefault="008C219F" w:rsidP="0086382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40E1A">
        <w:rPr>
          <w:rFonts w:ascii="Times New Roman" w:hAnsi="Times New Roman"/>
          <w:sz w:val="28"/>
          <w:szCs w:val="28"/>
        </w:rPr>
        <w:t>Использование методики коллективных творческих дел даёт</w:t>
      </w:r>
      <w:r w:rsidRPr="00340E1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40E1A">
        <w:rPr>
          <w:rFonts w:ascii="Times New Roman" w:hAnsi="Times New Roman"/>
          <w:sz w:val="28"/>
          <w:szCs w:val="28"/>
        </w:rPr>
        <w:t>очень хорошие результаты. Детям надолго запомнятся праздники «</w:t>
      </w:r>
      <w:r>
        <w:rPr>
          <w:rFonts w:ascii="Times New Roman" w:hAnsi="Times New Roman"/>
          <w:sz w:val="28"/>
          <w:szCs w:val="28"/>
        </w:rPr>
        <w:t>Ты да я, да мы с тобой</w:t>
      </w:r>
      <w:r w:rsidRPr="00340E1A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Праздник вежливости» и другие,</w:t>
      </w:r>
      <w:r w:rsidRPr="00340E1A">
        <w:rPr>
          <w:rFonts w:ascii="Times New Roman" w:hAnsi="Times New Roman"/>
          <w:sz w:val="28"/>
          <w:szCs w:val="28"/>
        </w:rPr>
        <w:t xml:space="preserve"> при подготовке к которым дети были и исследователями, и режиссерами, и сценаристами, и актёрами, и художниками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0E1A">
        <w:rPr>
          <w:rFonts w:ascii="Times New Roman" w:hAnsi="Times New Roman"/>
          <w:sz w:val="28"/>
          <w:szCs w:val="28"/>
        </w:rPr>
        <w:t>оформителями. С использованием  шоу-технологии и методики КТД проводятся праздники Новый год и 8 Марта. Детям нравится выступать, они раскрепощаются.</w:t>
      </w:r>
      <w:r w:rsidRPr="00340E1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40E1A">
        <w:rPr>
          <w:rFonts w:ascii="Times New Roman" w:hAnsi="Times New Roman"/>
          <w:sz w:val="28"/>
          <w:szCs w:val="28"/>
        </w:rPr>
        <w:t>А где ещё учитель сможет увидеть одарённость ребёнка: этот мальчик замечательно поёт,</w:t>
      </w:r>
      <w:r>
        <w:rPr>
          <w:rFonts w:ascii="Times New Roman" w:hAnsi="Times New Roman"/>
          <w:sz w:val="28"/>
          <w:szCs w:val="28"/>
        </w:rPr>
        <w:t xml:space="preserve"> а у другого талант к рисованию. </w:t>
      </w:r>
    </w:p>
    <w:p w:rsidR="008C219F" w:rsidRDefault="008C219F" w:rsidP="00863821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Баранов Александр и Складнова Александра были активными участниками школьных мероприятий. Они выступали на линейке, посвящённой Дню Знаний, праздничных концертах, Дне открытых дверей, Последнем звонке. </w:t>
      </w:r>
    </w:p>
    <w:p w:rsidR="008C219F" w:rsidRDefault="008C219F" w:rsidP="0086382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B384C">
        <w:rPr>
          <w:sz w:val="28"/>
          <w:szCs w:val="28"/>
        </w:rPr>
        <w:t xml:space="preserve"> </w:t>
      </w:r>
      <w:r w:rsidRPr="00EB67B1">
        <w:rPr>
          <w:rFonts w:ascii="Times New Roman" w:hAnsi="Times New Roman"/>
          <w:sz w:val="28"/>
          <w:szCs w:val="28"/>
        </w:rPr>
        <w:t xml:space="preserve">В целях предоставления школьникам возможности создания оптимальных условий для выявления, развития и поддержки одарённых учащихся младшего школьного возраста; развития познавательного интереса и активности младших школьников </w:t>
      </w:r>
      <w:r>
        <w:rPr>
          <w:rFonts w:ascii="Times New Roman" w:hAnsi="Times New Roman"/>
          <w:sz w:val="28"/>
          <w:szCs w:val="28"/>
        </w:rPr>
        <w:t>методическим объединением учителей начальных классов на протяжении всего учебного года</w:t>
      </w:r>
      <w:r w:rsidRPr="00EB67B1">
        <w:rPr>
          <w:rFonts w:ascii="Times New Roman" w:hAnsi="Times New Roman"/>
          <w:sz w:val="28"/>
          <w:szCs w:val="28"/>
        </w:rPr>
        <w:t xml:space="preserve"> были проведены</w:t>
      </w:r>
      <w:r>
        <w:rPr>
          <w:rFonts w:ascii="Times New Roman" w:hAnsi="Times New Roman"/>
          <w:sz w:val="28"/>
          <w:szCs w:val="28"/>
        </w:rPr>
        <w:t xml:space="preserve"> различные </w:t>
      </w:r>
      <w:r w:rsidRPr="00B36BC6">
        <w:rPr>
          <w:rFonts w:ascii="Times New Roman" w:hAnsi="Times New Roman"/>
          <w:sz w:val="28"/>
          <w:szCs w:val="28"/>
        </w:rPr>
        <w:t>мероприятия.</w:t>
      </w:r>
      <w:r>
        <w:rPr>
          <w:rFonts w:ascii="Times New Roman" w:hAnsi="Times New Roman"/>
          <w:sz w:val="28"/>
          <w:szCs w:val="28"/>
        </w:rPr>
        <w:t xml:space="preserve"> Ученики 4 «б» класса принимали активное участие  и заняли много призовых мест:</w:t>
      </w:r>
    </w:p>
    <w:p w:rsidR="008C219F" w:rsidRPr="008B384C" w:rsidRDefault="008C219F" w:rsidP="00863821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71A0A">
        <w:rPr>
          <w:rFonts w:ascii="Times New Roman" w:hAnsi="Times New Roman"/>
          <w:sz w:val="28"/>
          <w:szCs w:val="28"/>
        </w:rPr>
        <w:t xml:space="preserve">Лукова Анна </w:t>
      </w:r>
      <w:r>
        <w:rPr>
          <w:rFonts w:ascii="Times New Roman" w:hAnsi="Times New Roman"/>
          <w:sz w:val="28"/>
          <w:szCs w:val="28"/>
        </w:rPr>
        <w:t xml:space="preserve">– 1 место в школьном туре олимпиад  по русскому языку и математике среди 4-х классов, победитель школьного интеллектуального </w:t>
      </w:r>
      <w:r w:rsidRPr="008B384C">
        <w:rPr>
          <w:rFonts w:ascii="Times New Roman" w:hAnsi="Times New Roman"/>
          <w:sz w:val="28"/>
          <w:szCs w:val="28"/>
        </w:rPr>
        <w:t>марафон</w:t>
      </w:r>
      <w:r>
        <w:rPr>
          <w:rFonts w:ascii="Times New Roman" w:hAnsi="Times New Roman"/>
          <w:sz w:val="28"/>
          <w:szCs w:val="28"/>
        </w:rPr>
        <w:t>а</w:t>
      </w:r>
      <w:r w:rsidRPr="008B384C">
        <w:rPr>
          <w:rFonts w:ascii="Times New Roman" w:hAnsi="Times New Roman"/>
          <w:sz w:val="28"/>
          <w:szCs w:val="28"/>
        </w:rPr>
        <w:t xml:space="preserve"> (3-4-е классы)</w:t>
      </w:r>
      <w:r>
        <w:rPr>
          <w:rFonts w:ascii="Times New Roman" w:hAnsi="Times New Roman"/>
          <w:sz w:val="28"/>
          <w:szCs w:val="28"/>
        </w:rPr>
        <w:t xml:space="preserve">, 1 место в научно – практической конференции </w:t>
      </w:r>
      <w:r w:rsidRPr="008B384C">
        <w:rPr>
          <w:rFonts w:ascii="Times New Roman" w:hAnsi="Times New Roman"/>
          <w:sz w:val="28"/>
          <w:szCs w:val="28"/>
        </w:rPr>
        <w:t>младших школьников «Хочу всё знать»</w:t>
      </w:r>
      <w:r>
        <w:rPr>
          <w:rFonts w:ascii="Times New Roman" w:hAnsi="Times New Roman"/>
          <w:sz w:val="28"/>
          <w:szCs w:val="28"/>
        </w:rPr>
        <w:t xml:space="preserve">, 1 место в школьном литературном </w:t>
      </w:r>
      <w:r w:rsidRPr="008B384C">
        <w:rPr>
          <w:rFonts w:ascii="Times New Roman" w:hAnsi="Times New Roman"/>
          <w:sz w:val="28"/>
          <w:szCs w:val="28"/>
        </w:rPr>
        <w:t>праздник</w:t>
      </w:r>
      <w:r>
        <w:rPr>
          <w:rFonts w:ascii="Times New Roman" w:hAnsi="Times New Roman"/>
          <w:sz w:val="28"/>
          <w:szCs w:val="28"/>
        </w:rPr>
        <w:t>е «Зимушка-зима», 2 место в</w:t>
      </w:r>
      <w:r w:rsidRPr="00D158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игре-конкурсе «Кенгуру- математика для всех»</w:t>
      </w:r>
    </w:p>
    <w:p w:rsidR="008C219F" w:rsidRDefault="008C219F" w:rsidP="00863821">
      <w:pPr>
        <w:pStyle w:val="a"/>
        <w:numPr>
          <w:ilvl w:val="0"/>
          <w:numId w:val="1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Семёнов Виталий – 3 место</w:t>
      </w:r>
      <w:r w:rsidRPr="009508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школьном туре олимпиад  по русскому языку, 2 место в </w:t>
      </w:r>
      <w:r w:rsidRPr="00947F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школьном  интеллектуальном  </w:t>
      </w:r>
      <w:r w:rsidRPr="008B384C">
        <w:rPr>
          <w:rFonts w:ascii="Times New Roman" w:hAnsi="Times New Roman"/>
          <w:sz w:val="28"/>
          <w:szCs w:val="28"/>
        </w:rPr>
        <w:t>марафон</w:t>
      </w:r>
      <w:r>
        <w:rPr>
          <w:rFonts w:ascii="Times New Roman" w:hAnsi="Times New Roman"/>
          <w:sz w:val="28"/>
          <w:szCs w:val="28"/>
        </w:rPr>
        <w:t>е</w:t>
      </w:r>
      <w:r w:rsidRPr="008B384C">
        <w:rPr>
          <w:rFonts w:ascii="Times New Roman" w:hAnsi="Times New Roman"/>
          <w:sz w:val="28"/>
          <w:szCs w:val="28"/>
        </w:rPr>
        <w:t xml:space="preserve"> (3-4-е классы)</w:t>
      </w:r>
    </w:p>
    <w:p w:rsidR="008C219F" w:rsidRPr="00DC2645" w:rsidRDefault="008C219F" w:rsidP="00863821">
      <w:pPr>
        <w:pStyle w:val="a"/>
        <w:numPr>
          <w:ilvl w:val="0"/>
          <w:numId w:val="1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C2645">
        <w:rPr>
          <w:rFonts w:ascii="Times New Roman" w:hAnsi="Times New Roman"/>
          <w:sz w:val="28"/>
          <w:szCs w:val="28"/>
        </w:rPr>
        <w:t xml:space="preserve">Игнатьева Ангелина - </w:t>
      </w:r>
      <w:r>
        <w:rPr>
          <w:rFonts w:ascii="Times New Roman" w:hAnsi="Times New Roman"/>
          <w:sz w:val="28"/>
          <w:szCs w:val="28"/>
        </w:rPr>
        <w:t>1 место</w:t>
      </w:r>
      <w:r w:rsidRPr="00947F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 w:rsidRPr="008B384C">
        <w:rPr>
          <w:rFonts w:ascii="Times New Roman" w:hAnsi="Times New Roman"/>
          <w:sz w:val="28"/>
          <w:szCs w:val="28"/>
        </w:rPr>
        <w:t>онкурс</w:t>
      </w:r>
      <w:r>
        <w:rPr>
          <w:rFonts w:ascii="Times New Roman" w:hAnsi="Times New Roman"/>
          <w:sz w:val="28"/>
          <w:szCs w:val="28"/>
        </w:rPr>
        <w:t>е</w:t>
      </w:r>
      <w:r w:rsidRPr="008B384C">
        <w:rPr>
          <w:rFonts w:ascii="Times New Roman" w:hAnsi="Times New Roman"/>
          <w:sz w:val="28"/>
          <w:szCs w:val="28"/>
        </w:rPr>
        <w:t xml:space="preserve"> рисунков «С днём рождения, Ленинский район»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C2645">
        <w:rPr>
          <w:rFonts w:ascii="Times New Roman" w:hAnsi="Times New Roman"/>
          <w:sz w:val="28"/>
          <w:szCs w:val="28"/>
        </w:rPr>
        <w:t>3 место в научно – практической конференции младших школьников «Хочу всё знать»</w:t>
      </w:r>
    </w:p>
    <w:p w:rsidR="008C219F" w:rsidRDefault="008C219F" w:rsidP="00863821">
      <w:pPr>
        <w:pStyle w:val="a"/>
        <w:numPr>
          <w:ilvl w:val="0"/>
          <w:numId w:val="1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C2645">
        <w:rPr>
          <w:rFonts w:ascii="Times New Roman" w:hAnsi="Times New Roman"/>
          <w:sz w:val="28"/>
          <w:szCs w:val="28"/>
        </w:rPr>
        <w:t>Баранов Александр - 3 место в конкурсе рисунков «С днём рождения, Ленинский район»</w:t>
      </w:r>
    </w:p>
    <w:p w:rsidR="008C219F" w:rsidRDefault="008C219F" w:rsidP="00863821">
      <w:pPr>
        <w:pStyle w:val="a"/>
        <w:numPr>
          <w:ilvl w:val="0"/>
          <w:numId w:val="1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Минеева Полина – 3место в </w:t>
      </w:r>
      <w:r w:rsidRPr="00947F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школьном  интеллектуальном  </w:t>
      </w:r>
      <w:r w:rsidRPr="008B384C">
        <w:rPr>
          <w:rFonts w:ascii="Times New Roman" w:hAnsi="Times New Roman"/>
          <w:sz w:val="28"/>
          <w:szCs w:val="28"/>
        </w:rPr>
        <w:t>марафон</w:t>
      </w:r>
      <w:r>
        <w:rPr>
          <w:rFonts w:ascii="Times New Roman" w:hAnsi="Times New Roman"/>
          <w:sz w:val="28"/>
          <w:szCs w:val="28"/>
        </w:rPr>
        <w:t>е</w:t>
      </w:r>
    </w:p>
    <w:p w:rsidR="008C219F" w:rsidRDefault="008C219F" w:rsidP="00863821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Степанищева Кристина - 3место в</w:t>
      </w:r>
      <w:r w:rsidRPr="00D158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игре-конкурсе «Кенгуру- математика для всех»</w:t>
      </w:r>
    </w:p>
    <w:p w:rsidR="008C219F" w:rsidRDefault="008C219F" w:rsidP="00863821">
      <w:pPr>
        <w:pStyle w:val="a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3683B">
        <w:rPr>
          <w:rFonts w:ascii="Times New Roman" w:hAnsi="Times New Roman"/>
          <w:sz w:val="28"/>
          <w:szCs w:val="28"/>
        </w:rPr>
        <w:t xml:space="preserve">Храпов Валерий </w:t>
      </w:r>
      <w:r>
        <w:rPr>
          <w:rFonts w:ascii="Times New Roman" w:hAnsi="Times New Roman"/>
          <w:sz w:val="28"/>
          <w:szCs w:val="28"/>
        </w:rPr>
        <w:t xml:space="preserve">– 1 место </w:t>
      </w:r>
      <w:r w:rsidRPr="00C3683B">
        <w:rPr>
          <w:rFonts w:ascii="Times New Roman" w:hAnsi="Times New Roman"/>
          <w:sz w:val="28"/>
          <w:szCs w:val="28"/>
        </w:rPr>
        <w:t>в  международной игре-конкурсе «Кенгуру- математика для всех».</w:t>
      </w:r>
    </w:p>
    <w:p w:rsidR="008C219F" w:rsidRPr="00C3683B" w:rsidRDefault="008C219F" w:rsidP="00863821">
      <w:pPr>
        <w:pStyle w:val="a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3683B">
        <w:rPr>
          <w:rFonts w:ascii="Times New Roman" w:hAnsi="Times New Roman"/>
          <w:sz w:val="28"/>
          <w:szCs w:val="28"/>
        </w:rPr>
        <w:t>Групповые работы – диплом 1 степени в школьном  детском конкурсе «Зеркало природы» в номинации  «Осенний букет», 1 место в конкурсе стенгазет «С Новым годом»</w:t>
      </w:r>
    </w:p>
    <w:p w:rsidR="008C219F" w:rsidRDefault="008C219F" w:rsidP="0086382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C219F" w:rsidRPr="004A09D3" w:rsidRDefault="008C219F" w:rsidP="0086382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Ученики 4 «Б» класса принимали участие и в районных конкурсах и олимпиадах.  Баранов Александр и его мама Ирина Геннадьевна стали призёрами районного конкурса «Семейный очаг».  </w:t>
      </w:r>
      <w:r w:rsidRPr="004A09D3">
        <w:rPr>
          <w:rFonts w:ascii="Times New Roman" w:hAnsi="Times New Roman"/>
          <w:sz w:val="28"/>
          <w:szCs w:val="28"/>
        </w:rPr>
        <w:t>Лукова Анна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09D3">
        <w:rPr>
          <w:rFonts w:ascii="Times New Roman" w:hAnsi="Times New Roman"/>
          <w:sz w:val="28"/>
          <w:szCs w:val="28"/>
        </w:rPr>
        <w:t xml:space="preserve">заняла 3 место в </w:t>
      </w:r>
      <w:r>
        <w:rPr>
          <w:rFonts w:ascii="Times New Roman" w:hAnsi="Times New Roman"/>
          <w:sz w:val="28"/>
          <w:szCs w:val="28"/>
        </w:rPr>
        <w:t>районном туре олимпиады</w:t>
      </w:r>
      <w:r w:rsidRPr="004A09D3">
        <w:rPr>
          <w:rFonts w:ascii="Times New Roman" w:hAnsi="Times New Roman"/>
          <w:sz w:val="28"/>
          <w:szCs w:val="28"/>
        </w:rPr>
        <w:t xml:space="preserve"> по русскому языку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C219F" w:rsidRDefault="008C219F" w:rsidP="00863821">
      <w:pPr>
        <w:ind w:right="-1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классе организовано самоуправление. Своему коллективу дети сами подобрали название «Город Солнца», придумали  девиз и эмблему, выбрали отрядную песню. Девиз классного коллектива показывает, что дети стали гуманнее, терпимее, научили </w:t>
      </w:r>
      <w:r w:rsidRPr="004B3287">
        <w:rPr>
          <w:rFonts w:ascii="Times New Roman" w:hAnsi="Times New Roman"/>
          <w:sz w:val="28"/>
          <w:szCs w:val="28"/>
        </w:rPr>
        <w:t>дружить. За 4 года в классе появились свои традиции. Одна из них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4B3287">
        <w:rPr>
          <w:rFonts w:ascii="Times New Roman" w:hAnsi="Times New Roman"/>
          <w:sz w:val="28"/>
          <w:szCs w:val="28"/>
        </w:rPr>
        <w:t>«Дни именинников». Дети любят эти праздники и ждут их. Стараются подобрать для поздравлений самые тёплые слов</w:t>
      </w:r>
      <w:r w:rsidRPr="00E75656">
        <w:rPr>
          <w:rFonts w:ascii="Times New Roman" w:hAnsi="Times New Roman"/>
          <w:sz w:val="28"/>
          <w:szCs w:val="28"/>
        </w:rPr>
        <w:t>а, готовят сюрпризы.</w:t>
      </w:r>
      <w:r>
        <w:rPr>
          <w:rFonts w:ascii="Times New Roman" w:hAnsi="Times New Roman"/>
          <w:sz w:val="28"/>
          <w:szCs w:val="28"/>
        </w:rPr>
        <w:t xml:space="preserve"> Ещё одна из традиций – встречи с интересными людьми. Детям запомнились беседы с саратовской писательницей Л.Лик, актрисой ТЮЗа им. Ю.П.Киселёва  Л.Щербаковой, жительницей блокадного Ленинграда  И.А. Данильченко.</w:t>
      </w:r>
      <w:r w:rsidRPr="00E75656">
        <w:rPr>
          <w:rFonts w:ascii="Times New Roman" w:hAnsi="Times New Roman"/>
          <w:sz w:val="28"/>
          <w:szCs w:val="28"/>
        </w:rPr>
        <w:t xml:space="preserve"> Совместное посещение театров, кинотеатров, концертов в ЦДТ и областном центре народного творчества дают возможность детям пообщаться в неформальной обстановке, лучше узнать друг друга.</w:t>
      </w:r>
    </w:p>
    <w:p w:rsidR="008C219F" w:rsidRDefault="008C219F" w:rsidP="00863821">
      <w:pPr>
        <w:ind w:right="-1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Поставленные задачи были достигнуты. Найдены методы и приёмы, позволяющие достигнуть высоких результатов. Весь полученный опыт за время работы с этим классом позволяет определить задачи и пути их достижений для нового коллектива детей.</w:t>
      </w:r>
    </w:p>
    <w:p w:rsidR="008C219F" w:rsidRDefault="008C219F" w:rsidP="00863821">
      <w:pPr>
        <w:ind w:right="-143" w:firstLine="720"/>
        <w:jc w:val="both"/>
        <w:rPr>
          <w:rFonts w:ascii="Times New Roman" w:hAnsi="Times New Roman"/>
          <w:sz w:val="28"/>
          <w:szCs w:val="28"/>
        </w:rPr>
      </w:pPr>
    </w:p>
    <w:p w:rsidR="008C219F" w:rsidRDefault="008C219F" w:rsidP="00863821">
      <w:pPr>
        <w:ind w:right="-143" w:firstLine="720"/>
        <w:jc w:val="both"/>
        <w:rPr>
          <w:rFonts w:ascii="Times New Roman" w:hAnsi="Times New Roman"/>
          <w:sz w:val="28"/>
          <w:szCs w:val="28"/>
        </w:rPr>
      </w:pPr>
    </w:p>
    <w:p w:rsidR="008C219F" w:rsidRDefault="008C219F" w:rsidP="00863821">
      <w:pPr>
        <w:ind w:right="-143" w:firstLine="720"/>
        <w:jc w:val="both"/>
        <w:rPr>
          <w:rFonts w:ascii="Times New Roman" w:hAnsi="Times New Roman"/>
          <w:sz w:val="28"/>
          <w:szCs w:val="28"/>
        </w:rPr>
      </w:pPr>
    </w:p>
    <w:p w:rsidR="008C219F" w:rsidRDefault="008C219F" w:rsidP="00863821">
      <w:pPr>
        <w:ind w:left="-851" w:right="-143"/>
        <w:jc w:val="both"/>
        <w:rPr>
          <w:rFonts w:ascii="Times New Roman" w:hAnsi="Times New Roman"/>
          <w:sz w:val="28"/>
          <w:szCs w:val="28"/>
        </w:rPr>
      </w:pPr>
    </w:p>
    <w:p w:rsidR="008C219F" w:rsidRDefault="008C219F" w:rsidP="00863821">
      <w:pPr>
        <w:ind w:left="-851" w:right="-143"/>
        <w:jc w:val="both"/>
        <w:rPr>
          <w:rFonts w:ascii="Times New Roman" w:hAnsi="Times New Roman"/>
          <w:sz w:val="28"/>
          <w:szCs w:val="28"/>
        </w:rPr>
      </w:pPr>
    </w:p>
    <w:p w:rsidR="008C219F" w:rsidRDefault="008C219F" w:rsidP="00863821">
      <w:pPr>
        <w:ind w:left="-851" w:right="-143"/>
        <w:jc w:val="both"/>
        <w:rPr>
          <w:rFonts w:ascii="Times New Roman" w:hAnsi="Times New Roman"/>
          <w:sz w:val="28"/>
          <w:szCs w:val="28"/>
        </w:rPr>
      </w:pPr>
    </w:p>
    <w:p w:rsidR="008C219F" w:rsidRDefault="008C219F" w:rsidP="00863821">
      <w:pPr>
        <w:ind w:left="-851" w:right="-143"/>
        <w:jc w:val="both"/>
        <w:rPr>
          <w:rFonts w:ascii="Times New Roman" w:hAnsi="Times New Roman"/>
          <w:sz w:val="28"/>
          <w:szCs w:val="28"/>
        </w:rPr>
      </w:pPr>
    </w:p>
    <w:p w:rsidR="008C219F" w:rsidRDefault="008C219F" w:rsidP="00863821">
      <w:pPr>
        <w:ind w:left="-851" w:right="-143"/>
        <w:jc w:val="both"/>
        <w:rPr>
          <w:rFonts w:ascii="Times New Roman" w:hAnsi="Times New Roman"/>
          <w:sz w:val="28"/>
          <w:szCs w:val="28"/>
        </w:rPr>
      </w:pPr>
    </w:p>
    <w:p w:rsidR="008C219F" w:rsidRDefault="008C219F" w:rsidP="00E75656">
      <w:pPr>
        <w:ind w:left="-851" w:right="-143"/>
        <w:rPr>
          <w:rFonts w:ascii="Times New Roman" w:hAnsi="Times New Roman"/>
          <w:sz w:val="28"/>
          <w:szCs w:val="28"/>
        </w:rPr>
      </w:pPr>
    </w:p>
    <w:p w:rsidR="008C219F" w:rsidRDefault="008C219F" w:rsidP="00E75656">
      <w:pPr>
        <w:ind w:left="-851" w:right="-143"/>
        <w:rPr>
          <w:rFonts w:ascii="Times New Roman" w:hAnsi="Times New Roman"/>
          <w:sz w:val="28"/>
          <w:szCs w:val="28"/>
        </w:rPr>
      </w:pPr>
    </w:p>
    <w:p w:rsidR="008C219F" w:rsidRDefault="008C219F" w:rsidP="00E75656">
      <w:pPr>
        <w:ind w:left="-851" w:right="-143"/>
        <w:rPr>
          <w:rFonts w:ascii="Times New Roman" w:hAnsi="Times New Roman"/>
          <w:sz w:val="28"/>
          <w:szCs w:val="28"/>
        </w:rPr>
      </w:pPr>
    </w:p>
    <w:p w:rsidR="008C219F" w:rsidRDefault="008C219F" w:rsidP="00E75656">
      <w:pPr>
        <w:ind w:left="-851" w:right="-143"/>
        <w:rPr>
          <w:rFonts w:ascii="Times New Roman" w:hAnsi="Times New Roman"/>
          <w:sz w:val="28"/>
          <w:szCs w:val="28"/>
        </w:rPr>
      </w:pPr>
    </w:p>
    <w:p w:rsidR="008C219F" w:rsidRDefault="008C219F" w:rsidP="00E75656">
      <w:pPr>
        <w:ind w:left="-851" w:right="-143"/>
        <w:rPr>
          <w:rFonts w:ascii="Times New Roman" w:hAnsi="Times New Roman"/>
          <w:sz w:val="28"/>
          <w:szCs w:val="28"/>
        </w:rPr>
      </w:pPr>
    </w:p>
    <w:p w:rsidR="008C219F" w:rsidRDefault="008C219F" w:rsidP="00E75656">
      <w:pPr>
        <w:ind w:left="-851" w:right="-143"/>
        <w:rPr>
          <w:rFonts w:ascii="Times New Roman" w:hAnsi="Times New Roman"/>
          <w:sz w:val="28"/>
          <w:szCs w:val="28"/>
        </w:rPr>
      </w:pPr>
    </w:p>
    <w:p w:rsidR="008C219F" w:rsidRPr="002E65D0" w:rsidRDefault="008C219F" w:rsidP="002E65D0">
      <w:pPr>
        <w:jc w:val="center"/>
        <w:rPr>
          <w:rFonts w:ascii="Times New Roman" w:hAnsi="Times New Roman"/>
          <w:b/>
          <w:spacing w:val="26"/>
          <w:position w:val="-6"/>
          <w:sz w:val="40"/>
          <w:szCs w:val="40"/>
        </w:rPr>
      </w:pPr>
      <w:r w:rsidRPr="002E65D0">
        <w:rPr>
          <w:rFonts w:ascii="Times New Roman" w:hAnsi="Times New Roman"/>
          <w:b/>
          <w:spacing w:val="26"/>
          <w:position w:val="-6"/>
          <w:sz w:val="40"/>
          <w:szCs w:val="40"/>
        </w:rPr>
        <w:t>Задачи воспитательной работы</w:t>
      </w:r>
    </w:p>
    <w:p w:rsidR="008C219F" w:rsidRPr="002E65D0" w:rsidRDefault="008C219F" w:rsidP="002E65D0">
      <w:pPr>
        <w:jc w:val="center"/>
        <w:rPr>
          <w:rFonts w:ascii="Times New Roman" w:hAnsi="Times New Roman"/>
          <w:b/>
          <w:spacing w:val="26"/>
          <w:position w:val="-6"/>
          <w:sz w:val="40"/>
          <w:szCs w:val="40"/>
        </w:rPr>
      </w:pPr>
      <w:r>
        <w:rPr>
          <w:rFonts w:ascii="Times New Roman" w:hAnsi="Times New Roman"/>
          <w:b/>
          <w:spacing w:val="26"/>
          <w:position w:val="-6"/>
          <w:sz w:val="40"/>
          <w:szCs w:val="40"/>
        </w:rPr>
        <w:t>на 2009-2010</w:t>
      </w:r>
      <w:r w:rsidRPr="002E65D0">
        <w:rPr>
          <w:rFonts w:ascii="Times New Roman" w:hAnsi="Times New Roman"/>
          <w:b/>
          <w:spacing w:val="26"/>
          <w:position w:val="-6"/>
          <w:sz w:val="40"/>
          <w:szCs w:val="40"/>
        </w:rPr>
        <w:t xml:space="preserve"> учебный год</w:t>
      </w:r>
    </w:p>
    <w:p w:rsidR="008C219F" w:rsidRPr="002E65D0" w:rsidRDefault="008C219F" w:rsidP="002E65D0">
      <w:pPr>
        <w:rPr>
          <w:rFonts w:ascii="Times New Roman" w:hAnsi="Times New Roman"/>
          <w:spacing w:val="26"/>
          <w:position w:val="-6"/>
          <w:sz w:val="32"/>
          <w:szCs w:val="32"/>
        </w:rPr>
      </w:pPr>
    </w:p>
    <w:p w:rsidR="008C219F" w:rsidRPr="00806021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 w:rsidRPr="00806021">
        <w:rPr>
          <w:rFonts w:ascii="Times New Roman" w:hAnsi="Times New Roman"/>
          <w:spacing w:val="26"/>
          <w:position w:val="-6"/>
          <w:sz w:val="30"/>
          <w:szCs w:val="30"/>
        </w:rPr>
        <w:t>1. Формирование ученического коллектива.</w:t>
      </w:r>
      <w:r w:rsidRPr="00806021">
        <w:rPr>
          <w:rFonts w:ascii="Times New Roman" w:hAnsi="Times New Roman"/>
          <w:sz w:val="30"/>
          <w:szCs w:val="30"/>
        </w:rPr>
        <w:t xml:space="preserve"> </w:t>
      </w:r>
    </w:p>
    <w:p w:rsidR="008C219F" w:rsidRPr="00806021" w:rsidRDefault="008C219F" w:rsidP="00863821">
      <w:pPr>
        <w:jc w:val="both"/>
        <w:rPr>
          <w:rFonts w:ascii="Times New Roman" w:hAnsi="Times New Roman"/>
          <w:spacing w:val="26"/>
          <w:position w:val="-6"/>
          <w:sz w:val="30"/>
          <w:szCs w:val="30"/>
        </w:rPr>
      </w:pPr>
      <w:r w:rsidRPr="00806021">
        <w:rPr>
          <w:rFonts w:ascii="Times New Roman" w:hAnsi="Times New Roman"/>
          <w:sz w:val="30"/>
          <w:szCs w:val="30"/>
        </w:rPr>
        <w:t>2. Осуществлять изучение условий жизни и личности каждого ученика.</w:t>
      </w:r>
    </w:p>
    <w:p w:rsidR="008C219F" w:rsidRPr="00806021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 w:rsidRPr="00806021">
        <w:rPr>
          <w:rFonts w:ascii="Times New Roman" w:hAnsi="Times New Roman"/>
          <w:sz w:val="30"/>
          <w:szCs w:val="30"/>
        </w:rPr>
        <w:t xml:space="preserve">3. Выявить слабоуспевающих и частоболеющих учеников, организовать работу по предупреждению неуспеваемости и второгодничества. </w:t>
      </w:r>
    </w:p>
    <w:p w:rsidR="008C219F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 w:rsidRPr="00806021">
        <w:rPr>
          <w:rFonts w:ascii="Times New Roman" w:hAnsi="Times New Roman"/>
          <w:sz w:val="30"/>
          <w:szCs w:val="30"/>
        </w:rPr>
        <w:t>4.</w:t>
      </w:r>
      <w:r>
        <w:rPr>
          <w:rFonts w:ascii="Times New Roman" w:hAnsi="Times New Roman"/>
          <w:sz w:val="30"/>
          <w:szCs w:val="30"/>
        </w:rPr>
        <w:t xml:space="preserve"> П</w:t>
      </w:r>
      <w:r w:rsidRPr="00806021">
        <w:rPr>
          <w:rFonts w:ascii="Times New Roman" w:hAnsi="Times New Roman"/>
          <w:sz w:val="30"/>
          <w:szCs w:val="30"/>
        </w:rPr>
        <w:t>ривлекать к сотрудничеству школьного социолога и психолога.</w:t>
      </w:r>
    </w:p>
    <w:p w:rsidR="008C219F" w:rsidRPr="00806021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5. Организовать совместную работу с центром детского творчества</w:t>
      </w:r>
    </w:p>
    <w:p w:rsidR="008C219F" w:rsidRPr="00806021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 w:rsidRPr="00806021">
        <w:rPr>
          <w:rFonts w:ascii="Times New Roman" w:hAnsi="Times New Roman"/>
          <w:sz w:val="30"/>
          <w:szCs w:val="30"/>
        </w:rPr>
        <w:t>6. Пропагандировать здоровый образ жизни.</w:t>
      </w:r>
    </w:p>
    <w:p w:rsidR="008C219F" w:rsidRPr="00806021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 w:rsidRPr="00806021">
        <w:rPr>
          <w:rFonts w:ascii="Times New Roman" w:hAnsi="Times New Roman"/>
          <w:sz w:val="30"/>
          <w:szCs w:val="30"/>
        </w:rPr>
        <w:t>7.Развивать творческий и интеллектуальный потенциал каждого ученика, вовлекать ребят в различные формы творческой деятельности.</w:t>
      </w:r>
    </w:p>
    <w:p w:rsidR="008C219F" w:rsidRPr="00806021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 w:rsidRPr="00806021">
        <w:rPr>
          <w:rFonts w:ascii="Times New Roman" w:hAnsi="Times New Roman"/>
          <w:sz w:val="30"/>
          <w:szCs w:val="30"/>
        </w:rPr>
        <w:t>8.Обеспечивать развитие коммуникативной и информационной компетентности как компонента общей культуры человека</w:t>
      </w:r>
      <w:r>
        <w:rPr>
          <w:rFonts w:ascii="Times New Roman" w:hAnsi="Times New Roman"/>
          <w:sz w:val="30"/>
          <w:szCs w:val="30"/>
        </w:rPr>
        <w:t>.</w:t>
      </w:r>
    </w:p>
    <w:p w:rsidR="008C219F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9. Воспитание патриотизма.</w:t>
      </w:r>
    </w:p>
    <w:p w:rsidR="008C219F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10. Создание классных традиций.</w:t>
      </w:r>
    </w:p>
    <w:p w:rsidR="008C219F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11. Проводить различные виды диагностики.</w:t>
      </w:r>
    </w:p>
    <w:p w:rsidR="008C219F" w:rsidRPr="00806021" w:rsidRDefault="008C219F" w:rsidP="00863821">
      <w:pPr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12. Начать организацию классного самоуправления с привлечением шефствующего класса.</w:t>
      </w:r>
    </w:p>
    <w:p w:rsidR="008C219F" w:rsidRDefault="008C219F" w:rsidP="002E65D0">
      <w:pPr>
        <w:rPr>
          <w:spacing w:val="26"/>
          <w:position w:val="-6"/>
          <w:sz w:val="32"/>
          <w:szCs w:val="32"/>
        </w:rPr>
      </w:pPr>
    </w:p>
    <w:p w:rsidR="008C219F" w:rsidRDefault="008C219F" w:rsidP="002E65D0">
      <w:pPr>
        <w:rPr>
          <w:spacing w:val="26"/>
          <w:position w:val="-6"/>
          <w:sz w:val="32"/>
          <w:szCs w:val="32"/>
        </w:rPr>
      </w:pPr>
    </w:p>
    <w:p w:rsidR="008C219F" w:rsidRDefault="008C219F" w:rsidP="000A3892">
      <w:pPr>
        <w:jc w:val="center"/>
        <w:rPr>
          <w:rFonts w:ascii="Times New Roman" w:hAnsi="Times New Roman"/>
          <w:b/>
          <w:spacing w:val="26"/>
          <w:position w:val="-6"/>
          <w:sz w:val="28"/>
          <w:szCs w:val="28"/>
        </w:rPr>
      </w:pPr>
      <w:r w:rsidRPr="00391583">
        <w:rPr>
          <w:rFonts w:ascii="Times New Roman" w:hAnsi="Times New Roman"/>
          <w:b/>
          <w:spacing w:val="26"/>
          <w:position w:val="-6"/>
          <w:sz w:val="28"/>
          <w:szCs w:val="28"/>
        </w:rPr>
        <w:t>Занятость во внеурочное время</w:t>
      </w:r>
    </w:p>
    <w:tbl>
      <w:tblPr>
        <w:tblW w:w="9928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3960"/>
        <w:gridCol w:w="5373"/>
      </w:tblGrid>
      <w:tr w:rsidR="008C219F" w:rsidRPr="00B57E63" w:rsidTr="00863821">
        <w:trPr>
          <w:trHeight w:val="415"/>
        </w:trPr>
        <w:tc>
          <w:tcPr>
            <w:tcW w:w="595" w:type="dxa"/>
          </w:tcPr>
          <w:p w:rsidR="008C219F" w:rsidRPr="00391583" w:rsidRDefault="008C219F" w:rsidP="00863821">
            <w:pPr>
              <w:spacing w:line="240" w:lineRule="auto"/>
              <w:rPr>
                <w:rFonts w:ascii="Times New Roman" w:hAnsi="Times New Roman"/>
                <w:b/>
                <w:spacing w:val="26"/>
                <w:position w:val="-6"/>
                <w:sz w:val="24"/>
                <w:szCs w:val="24"/>
              </w:rPr>
            </w:pPr>
            <w:r w:rsidRPr="00391583">
              <w:rPr>
                <w:rFonts w:ascii="Times New Roman" w:hAnsi="Times New Roman"/>
                <w:b/>
                <w:spacing w:val="26"/>
                <w:position w:val="-6"/>
                <w:sz w:val="24"/>
                <w:szCs w:val="24"/>
              </w:rPr>
              <w:t>№</w:t>
            </w:r>
          </w:p>
        </w:tc>
        <w:tc>
          <w:tcPr>
            <w:tcW w:w="3960" w:type="dxa"/>
          </w:tcPr>
          <w:p w:rsidR="008C219F" w:rsidRPr="00391583" w:rsidRDefault="008C219F" w:rsidP="00863821">
            <w:pPr>
              <w:spacing w:line="240" w:lineRule="auto"/>
              <w:rPr>
                <w:rFonts w:ascii="Times New Roman" w:hAnsi="Times New Roman"/>
                <w:b/>
                <w:spacing w:val="26"/>
                <w:position w:val="-6"/>
                <w:sz w:val="24"/>
                <w:szCs w:val="24"/>
              </w:rPr>
            </w:pPr>
            <w:r w:rsidRPr="00391583">
              <w:rPr>
                <w:rFonts w:ascii="Times New Roman" w:hAnsi="Times New Roman"/>
                <w:b/>
                <w:spacing w:val="26"/>
                <w:position w:val="-6"/>
                <w:sz w:val="24"/>
                <w:szCs w:val="24"/>
              </w:rPr>
              <w:t>Фамилия имя</w:t>
            </w:r>
          </w:p>
        </w:tc>
        <w:tc>
          <w:tcPr>
            <w:tcW w:w="5373" w:type="dxa"/>
          </w:tcPr>
          <w:p w:rsidR="008C219F" w:rsidRPr="00391583" w:rsidRDefault="008C219F" w:rsidP="00863821">
            <w:pPr>
              <w:spacing w:line="240" w:lineRule="auto"/>
              <w:rPr>
                <w:rFonts w:ascii="Times New Roman" w:hAnsi="Times New Roman"/>
                <w:b/>
                <w:spacing w:val="26"/>
                <w:position w:val="-6"/>
                <w:sz w:val="24"/>
                <w:szCs w:val="24"/>
              </w:rPr>
            </w:pPr>
            <w:r w:rsidRPr="00391583">
              <w:rPr>
                <w:rFonts w:ascii="Times New Roman" w:hAnsi="Times New Roman"/>
                <w:b/>
                <w:spacing w:val="26"/>
                <w:position w:val="-6"/>
                <w:sz w:val="24"/>
                <w:szCs w:val="24"/>
              </w:rPr>
              <w:t>Кружки</w:t>
            </w:r>
          </w:p>
        </w:tc>
      </w:tr>
      <w:tr w:rsidR="008C219F" w:rsidRPr="00B57E63" w:rsidTr="00863821">
        <w:trPr>
          <w:trHeight w:val="308"/>
        </w:trPr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ind w:left="-369" w:firstLine="369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Алиева Элнара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F70B17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Оригами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Бекчев Павел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баскетбол</w:t>
            </w:r>
          </w:p>
        </w:tc>
      </w:tr>
      <w:tr w:rsidR="008C219F" w:rsidRPr="00B57E63" w:rsidTr="00863821">
        <w:trPr>
          <w:trHeight w:val="395"/>
        </w:trPr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3.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Богачкин Вячеслав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4.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Гаврилов Сергей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баскетбол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5.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Гарина Любовь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баскетбол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6.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Говоренко Полина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F70B17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Оригами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7.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Елутина Варвара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39158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Танц.  ансамбль «Солнышко»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8.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Ерёмина Дарья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7B5F86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Изостудия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9.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Иванов Илья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баскетбол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10.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Казьмина Валерия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7B5F86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Изостудия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11.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Каменева Татьяна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«Мастерица»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12.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Карпова Валерия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баскетбол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13.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Кузнецова Светлана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14.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Кузьмин Артём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баскетбол</w:t>
            </w:r>
          </w:p>
        </w:tc>
      </w:tr>
      <w:tr w:rsidR="008C219F" w:rsidRPr="00B57E63" w:rsidTr="00863821">
        <w:trPr>
          <w:trHeight w:val="725"/>
        </w:trPr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15.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Кучерина Анна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39158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Танц.  ансамбль «Солнышко»</w:t>
            </w: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,</w:t>
            </w:r>
            <w:r w:rsidRPr="00B57E63">
              <w:rPr>
                <w:spacing w:val="26"/>
                <w:position w:val="-6"/>
                <w:sz w:val="28"/>
                <w:szCs w:val="28"/>
              </w:rPr>
              <w:t xml:space="preserve"> </w:t>
            </w:r>
            <w:r w:rsidRPr="007B5F86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Изостудия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16.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Ляпунова Анна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7B5F86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Муз.школа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17.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Моисеева Дарина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«Мастерица»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18.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Мураховская Ольга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«Мастерица»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19.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Ращевкина Наталия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F70B17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Оригами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20.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Савочкин Вадим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Каратэ-до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21.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Смирнов Максим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Каратэ-до</w:t>
            </w:r>
          </w:p>
        </w:tc>
      </w:tr>
      <w:tr w:rsidR="008C219F" w:rsidRPr="00B57E63" w:rsidTr="00863821">
        <w:trPr>
          <w:trHeight w:val="356"/>
        </w:trPr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22.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Стецюк Владислав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</w:p>
        </w:tc>
      </w:tr>
      <w:tr w:rsidR="008C219F" w:rsidRPr="00B57E63" w:rsidTr="00863821">
        <w:trPr>
          <w:trHeight w:val="478"/>
        </w:trPr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23.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Трусова Анастасия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«Мастерица»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24.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Харитонов Никита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Каратэ-до</w:t>
            </w:r>
          </w:p>
        </w:tc>
      </w:tr>
      <w:tr w:rsidR="008C219F" w:rsidRPr="00B57E63" w:rsidTr="00863821">
        <w:tc>
          <w:tcPr>
            <w:tcW w:w="595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0A3892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25.</w:t>
            </w:r>
          </w:p>
        </w:tc>
        <w:tc>
          <w:tcPr>
            <w:tcW w:w="3960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B57E63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>Юрченко Юрий</w:t>
            </w:r>
          </w:p>
        </w:tc>
        <w:tc>
          <w:tcPr>
            <w:tcW w:w="5373" w:type="dxa"/>
          </w:tcPr>
          <w:p w:rsidR="008C219F" w:rsidRPr="000A3892" w:rsidRDefault="008C219F" w:rsidP="00863821">
            <w:pPr>
              <w:spacing w:line="240" w:lineRule="auto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</w:p>
        </w:tc>
      </w:tr>
    </w:tbl>
    <w:p w:rsidR="008C219F" w:rsidRPr="000A3892" w:rsidRDefault="008C219F" w:rsidP="000A3892">
      <w:pPr>
        <w:rPr>
          <w:spacing w:val="26"/>
          <w:position w:val="-6"/>
          <w:sz w:val="24"/>
          <w:szCs w:val="24"/>
        </w:rPr>
      </w:pPr>
    </w:p>
    <w:p w:rsidR="008C219F" w:rsidRDefault="008C219F" w:rsidP="00C87A3B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C219F" w:rsidRPr="001731C4" w:rsidRDefault="008C219F" w:rsidP="00C87A3B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1731C4">
        <w:rPr>
          <w:rFonts w:ascii="Times New Roman" w:hAnsi="Times New Roman"/>
          <w:b/>
          <w:sz w:val="36"/>
          <w:szCs w:val="36"/>
        </w:rPr>
        <w:t>Характеристика класса</w:t>
      </w:r>
    </w:p>
    <w:p w:rsidR="008C219F" w:rsidRPr="001731C4" w:rsidRDefault="008C219F" w:rsidP="00C87A3B">
      <w:pPr>
        <w:spacing w:line="240" w:lineRule="auto"/>
        <w:jc w:val="both"/>
        <w:rPr>
          <w:rFonts w:ascii="Times New Roman" w:hAnsi="Times New Roman"/>
          <w:b/>
          <w:spacing w:val="22"/>
          <w:position w:val="-4"/>
          <w:sz w:val="28"/>
          <w:szCs w:val="28"/>
        </w:rPr>
      </w:pPr>
    </w:p>
    <w:p w:rsidR="008C219F" w:rsidRPr="001731C4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>В 1</w:t>
      </w:r>
      <w:r w:rsidRPr="001731C4">
        <w:rPr>
          <w:rFonts w:ascii="Times New Roman" w:hAnsi="Times New Roman"/>
          <w:spacing w:val="22"/>
          <w:position w:val="-4"/>
          <w:sz w:val="28"/>
          <w:szCs w:val="28"/>
        </w:rPr>
        <w:t xml:space="preserve"> «Б» классе  обучается </w:t>
      </w:r>
      <w:r>
        <w:rPr>
          <w:rFonts w:ascii="Times New Roman" w:hAnsi="Times New Roman"/>
          <w:spacing w:val="22"/>
          <w:position w:val="-4"/>
          <w:sz w:val="28"/>
          <w:szCs w:val="28"/>
        </w:rPr>
        <w:t>25</w:t>
      </w:r>
      <w:r w:rsidRPr="001731C4">
        <w:rPr>
          <w:rFonts w:ascii="Times New Roman" w:hAnsi="Times New Roman"/>
          <w:spacing w:val="22"/>
          <w:position w:val="-4"/>
          <w:sz w:val="28"/>
          <w:szCs w:val="28"/>
        </w:rPr>
        <w:t xml:space="preserve"> учеников</w:t>
      </w:r>
      <w:r>
        <w:rPr>
          <w:rFonts w:ascii="Times New Roman" w:hAnsi="Times New Roman"/>
          <w:spacing w:val="22"/>
          <w:position w:val="-4"/>
          <w:sz w:val="28"/>
          <w:szCs w:val="28"/>
        </w:rPr>
        <w:t>: 15 девочек и 10</w:t>
      </w:r>
      <w:r w:rsidRPr="001731C4">
        <w:rPr>
          <w:rFonts w:ascii="Times New Roman" w:hAnsi="Times New Roman"/>
          <w:spacing w:val="22"/>
          <w:position w:val="-4"/>
          <w:sz w:val="28"/>
          <w:szCs w:val="28"/>
        </w:rPr>
        <w:t xml:space="preserve"> мальчиков. 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 w:rsidRPr="001731C4">
        <w:rPr>
          <w:rFonts w:ascii="Times New Roman" w:hAnsi="Times New Roman"/>
          <w:spacing w:val="22"/>
          <w:position w:val="-4"/>
          <w:sz w:val="28"/>
          <w:szCs w:val="28"/>
        </w:rPr>
        <w:t>Уровень умственного развития в основном средний.</w:t>
      </w:r>
      <w:r>
        <w:rPr>
          <w:rFonts w:ascii="Times New Roman" w:hAnsi="Times New Roman"/>
          <w:spacing w:val="22"/>
          <w:position w:val="-4"/>
          <w:sz w:val="28"/>
          <w:szCs w:val="28"/>
        </w:rPr>
        <w:t xml:space="preserve"> Высокий уровень у одной ученицы – Кучериной Анны. Ниже среднего у шестерых: Смирнова Максима, Карповой Валерии, Юрченко Юрия, Богачкина Вячеслава, Кузьмина Артёма, Иванова Ильи.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>Только 11</w:t>
      </w:r>
      <w:r w:rsidRPr="00D617EC">
        <w:rPr>
          <w:rFonts w:ascii="Times New Roman" w:hAnsi="Times New Roman"/>
          <w:spacing w:val="22"/>
          <w:position w:val="-4"/>
          <w:sz w:val="28"/>
          <w:szCs w:val="28"/>
        </w:rPr>
        <w:t xml:space="preserve"> учащихся проживают и воспитываются в полных семьях, а у 14 ребят семьи неполные.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 w:rsidRPr="00D617EC">
        <w:rPr>
          <w:rFonts w:ascii="Times New Roman" w:hAnsi="Times New Roman"/>
          <w:spacing w:val="22"/>
          <w:position w:val="-4"/>
          <w:sz w:val="28"/>
          <w:szCs w:val="28"/>
        </w:rPr>
        <w:t xml:space="preserve"> </w:t>
      </w:r>
      <w:r>
        <w:rPr>
          <w:rFonts w:ascii="Times New Roman" w:hAnsi="Times New Roman"/>
          <w:spacing w:val="22"/>
          <w:position w:val="-4"/>
          <w:sz w:val="28"/>
          <w:szCs w:val="28"/>
        </w:rPr>
        <w:t>Особое внимание необходимо уделять Карповой Валерии. После смерти мамы и бабушки, опекуном девочки стал дядя.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 xml:space="preserve"> Помочь нужно семье Ильи Иванова. Мама мальчика пьёт, поэтому Илья второй год проживает с отцом и его новой семьёй. У мальчика нарушено звукопроизношение и есть отставание в развитии.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 xml:space="preserve"> Тяжелую психологическую травму перенёс весной этого года Харитонов Никита. У него умер папа. 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 xml:space="preserve">Особое внимание необходимо и Богачкину Славе. Он плохо слышит, носит слуховой аппарат. Также наблюдается и отставание в развитии. 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>Юрченко Юрий перенёс 2 операции по коррекции зрения. Мальчик расторможен, не может нужное время удерживать внимание, часто отвлекается.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 xml:space="preserve">Много детей замкнутых, стеснительных - Моисеева Дарина, Казьмина Валерия, Алиева Элнара, Смирнов Максим. При обращении к ним учителя краснеют, ёжатся, говорят почти шепотом.   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 xml:space="preserve">Кузьмин Артём часто ведёт себя агрессивно. При этом всегда старается свалить вину на другого. 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>Мураховская Оля и Ерёмина Даша стараются быть лидерами у девочек. Когда девочки их не слушают, конфликтуют и плачут.</w:t>
      </w:r>
    </w:p>
    <w:p w:rsidR="008C219F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2"/>
          <w:position w:val="-4"/>
          <w:sz w:val="28"/>
          <w:szCs w:val="28"/>
        </w:rPr>
      </w:pPr>
      <w:r>
        <w:rPr>
          <w:rFonts w:ascii="Times New Roman" w:hAnsi="Times New Roman"/>
          <w:spacing w:val="22"/>
          <w:position w:val="-4"/>
          <w:sz w:val="28"/>
          <w:szCs w:val="28"/>
        </w:rPr>
        <w:t>Каменева Таня часто ссорится и обижает девочек.</w:t>
      </w:r>
    </w:p>
    <w:p w:rsidR="008C219F" w:rsidRPr="001731C4" w:rsidRDefault="008C219F" w:rsidP="00863821">
      <w:pPr>
        <w:spacing w:line="240" w:lineRule="auto"/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>Необходимо продолжать изучение особенностей детей, их семей и условий жизни для правильного построения воспитательного процесса.</w:t>
      </w:r>
    </w:p>
    <w:p w:rsidR="008C219F" w:rsidRDefault="008C219F" w:rsidP="00863821">
      <w:pPr>
        <w:ind w:firstLine="720"/>
        <w:jc w:val="both"/>
        <w:rPr>
          <w:spacing w:val="26"/>
          <w:position w:val="-6"/>
          <w:sz w:val="32"/>
          <w:szCs w:val="32"/>
        </w:rPr>
      </w:pPr>
    </w:p>
    <w:p w:rsidR="008C219F" w:rsidRDefault="008C219F" w:rsidP="00863821">
      <w:pPr>
        <w:ind w:firstLine="720"/>
        <w:jc w:val="both"/>
        <w:rPr>
          <w:spacing w:val="26"/>
          <w:position w:val="-6"/>
          <w:sz w:val="32"/>
          <w:szCs w:val="32"/>
        </w:rPr>
      </w:pPr>
    </w:p>
    <w:p w:rsidR="008C219F" w:rsidRDefault="008C219F" w:rsidP="002E65D0">
      <w:pPr>
        <w:rPr>
          <w:spacing w:val="26"/>
          <w:position w:val="-6"/>
          <w:sz w:val="32"/>
          <w:szCs w:val="32"/>
        </w:rPr>
      </w:pPr>
    </w:p>
    <w:p w:rsidR="008C219F" w:rsidRPr="00BB2345" w:rsidRDefault="008C219F" w:rsidP="00E75656">
      <w:pPr>
        <w:ind w:left="-851" w:right="-143"/>
        <w:rPr>
          <w:rFonts w:ascii="Times New Roman" w:hAnsi="Times New Roman"/>
          <w:sz w:val="28"/>
          <w:szCs w:val="28"/>
        </w:rPr>
      </w:pPr>
    </w:p>
    <w:p w:rsidR="008C219F" w:rsidRDefault="008C219F"/>
    <w:p w:rsidR="008C219F" w:rsidRDefault="008C219F"/>
    <w:p w:rsidR="008C219F" w:rsidRDefault="008C219F"/>
    <w:p w:rsidR="008C219F" w:rsidRPr="00CA0F14" w:rsidRDefault="008C219F">
      <w:pPr>
        <w:rPr>
          <w:rFonts w:ascii="Times New Roman" w:hAnsi="Times New Roman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  <w:r w:rsidRPr="00CA0F14">
        <w:rPr>
          <w:rFonts w:ascii="Times New Roman" w:hAnsi="Times New Roman"/>
          <w:b/>
          <w:spacing w:val="26"/>
          <w:position w:val="-6"/>
          <w:sz w:val="48"/>
          <w:szCs w:val="48"/>
        </w:rPr>
        <w:t>Первая фаза</w:t>
      </w:r>
    </w:p>
    <w:p w:rsidR="008C219F" w:rsidRPr="00CA0F14" w:rsidRDefault="008C219F" w:rsidP="00CA0F14">
      <w:pPr>
        <w:jc w:val="right"/>
        <w:rPr>
          <w:rFonts w:ascii="Times New Roman" w:hAnsi="Times New Roman"/>
          <w:b/>
          <w:spacing w:val="26"/>
          <w:position w:val="-6"/>
          <w:sz w:val="44"/>
          <w:szCs w:val="44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32"/>
          <w:szCs w:val="32"/>
        </w:rPr>
      </w:pPr>
      <w:r w:rsidRPr="00CA0F14">
        <w:rPr>
          <w:rFonts w:ascii="Times New Roman" w:hAnsi="Times New Roman"/>
          <w:b/>
          <w:spacing w:val="26"/>
          <w:position w:val="-6"/>
          <w:sz w:val="40"/>
          <w:szCs w:val="40"/>
        </w:rPr>
        <w:t>Основная идея</w:t>
      </w:r>
      <w:r w:rsidRPr="00CA0F14">
        <w:rPr>
          <w:rFonts w:ascii="Times New Roman" w:hAnsi="Times New Roman"/>
          <w:spacing w:val="26"/>
          <w:position w:val="-6"/>
          <w:sz w:val="40"/>
          <w:szCs w:val="40"/>
        </w:rPr>
        <w:t xml:space="preserve">: </w:t>
      </w: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>«Учимся общению</w:t>
      </w:r>
      <w:r w:rsidRPr="00CA0F14">
        <w:rPr>
          <w:rFonts w:ascii="Times New Roman" w:hAnsi="Times New Roman"/>
          <w:i/>
          <w:spacing w:val="26"/>
          <w:position w:val="-6"/>
          <w:sz w:val="36"/>
          <w:szCs w:val="36"/>
        </w:rPr>
        <w:t>»</w:t>
      </w: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32"/>
          <w:szCs w:val="32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spacing w:val="26"/>
          <w:position w:val="-6"/>
          <w:sz w:val="36"/>
          <w:szCs w:val="36"/>
        </w:rPr>
      </w:pPr>
      <w:r w:rsidRPr="00CA0F14">
        <w:rPr>
          <w:rFonts w:ascii="Times New Roman" w:hAnsi="Times New Roman"/>
          <w:b/>
          <w:spacing w:val="26"/>
          <w:position w:val="-6"/>
          <w:sz w:val="40"/>
          <w:szCs w:val="40"/>
        </w:rPr>
        <w:t>Цель</w:t>
      </w: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>: привить навыки культурного поведения, воспитывать этические и эстетические нормы</w:t>
      </w:r>
      <w:r w:rsidRPr="00CA0F14">
        <w:rPr>
          <w:rFonts w:ascii="Times New Roman" w:hAnsi="Times New Roman"/>
          <w:spacing w:val="26"/>
          <w:position w:val="-6"/>
          <w:sz w:val="36"/>
          <w:szCs w:val="36"/>
        </w:rPr>
        <w:t>.</w:t>
      </w:r>
    </w:p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Pr="00CA0F14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  <w:r w:rsidRPr="00CA0F14">
        <w:rPr>
          <w:rFonts w:ascii="Times New Roman" w:hAnsi="Times New Roman"/>
          <w:b/>
          <w:spacing w:val="26"/>
          <w:position w:val="-6"/>
          <w:sz w:val="48"/>
          <w:szCs w:val="48"/>
        </w:rPr>
        <w:t>Вторая фаза</w:t>
      </w:r>
    </w:p>
    <w:p w:rsidR="008C219F" w:rsidRPr="00CA0F14" w:rsidRDefault="008C219F" w:rsidP="00CA0F14">
      <w:pPr>
        <w:jc w:val="right"/>
        <w:rPr>
          <w:rFonts w:ascii="Times New Roman" w:hAnsi="Times New Roman"/>
          <w:b/>
          <w:spacing w:val="26"/>
          <w:position w:val="-6"/>
          <w:sz w:val="44"/>
          <w:szCs w:val="44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  <w:r w:rsidRPr="00CA0F14">
        <w:rPr>
          <w:rFonts w:ascii="Times New Roman" w:hAnsi="Times New Roman"/>
          <w:b/>
          <w:spacing w:val="26"/>
          <w:position w:val="-6"/>
          <w:sz w:val="40"/>
          <w:szCs w:val="40"/>
        </w:rPr>
        <w:t>Основная идея</w:t>
      </w:r>
      <w:r w:rsidRPr="00CA0F14">
        <w:rPr>
          <w:rFonts w:ascii="Times New Roman" w:hAnsi="Times New Roman"/>
          <w:spacing w:val="26"/>
          <w:position w:val="-6"/>
          <w:sz w:val="40"/>
          <w:szCs w:val="40"/>
        </w:rPr>
        <w:t xml:space="preserve">: </w:t>
      </w: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>«Учимся мыслить»</w:t>
      </w: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</w:p>
    <w:p w:rsidR="008C219F" w:rsidRPr="00CA0F14" w:rsidRDefault="008C219F" w:rsidP="00730E91">
      <w:pPr>
        <w:spacing w:line="360" w:lineRule="auto"/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  <w:r w:rsidRPr="00CA0F14">
        <w:rPr>
          <w:rFonts w:ascii="Times New Roman" w:hAnsi="Times New Roman"/>
          <w:b/>
          <w:i/>
          <w:spacing w:val="26"/>
          <w:position w:val="-6"/>
          <w:sz w:val="40"/>
          <w:szCs w:val="40"/>
        </w:rPr>
        <w:t>Цель:</w:t>
      </w: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 xml:space="preserve"> учить мыслительным операциям, нестандартным решениям, воспитывать нравственные отношения к творческой деятельности</w:t>
      </w:r>
    </w:p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Pr="00CA0F14" w:rsidRDefault="008C219F">
      <w:pPr>
        <w:rPr>
          <w:rFonts w:ascii="Times New Roman" w:hAnsi="Times New Roman"/>
        </w:rPr>
      </w:pPr>
    </w:p>
    <w:p w:rsidR="008C219F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</w:p>
    <w:p w:rsidR="008C219F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  <w:r w:rsidRPr="00CA0F14">
        <w:rPr>
          <w:rFonts w:ascii="Times New Roman" w:hAnsi="Times New Roman"/>
          <w:b/>
          <w:spacing w:val="26"/>
          <w:position w:val="-6"/>
          <w:sz w:val="48"/>
          <w:szCs w:val="48"/>
        </w:rPr>
        <w:t>Третья фаза</w:t>
      </w: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  <w:r w:rsidRPr="00CA0F14">
        <w:rPr>
          <w:rFonts w:ascii="Times New Roman" w:hAnsi="Times New Roman"/>
          <w:b/>
          <w:spacing w:val="26"/>
          <w:position w:val="-6"/>
          <w:sz w:val="40"/>
          <w:szCs w:val="40"/>
        </w:rPr>
        <w:t>Основная идея</w:t>
      </w:r>
      <w:r w:rsidRPr="00CA0F14">
        <w:rPr>
          <w:rFonts w:ascii="Times New Roman" w:hAnsi="Times New Roman"/>
          <w:spacing w:val="26"/>
          <w:position w:val="-6"/>
          <w:sz w:val="40"/>
          <w:szCs w:val="40"/>
        </w:rPr>
        <w:t xml:space="preserve">: </w:t>
      </w: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>«Учимся творчеству»</w:t>
      </w: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  <w:r w:rsidRPr="00CA0F14">
        <w:rPr>
          <w:rFonts w:ascii="Times New Roman" w:hAnsi="Times New Roman"/>
          <w:b/>
          <w:i/>
          <w:spacing w:val="26"/>
          <w:position w:val="-6"/>
          <w:sz w:val="40"/>
          <w:szCs w:val="40"/>
        </w:rPr>
        <w:t>Цель</w:t>
      </w: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>: учить каждое дело выполнять творчески, воспитывать чувство гордости и радости за выполненное дело»</w:t>
      </w:r>
    </w:p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/>
    <w:p w:rsidR="008C219F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</w:p>
    <w:p w:rsidR="008C219F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</w:p>
    <w:p w:rsidR="008C219F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</w:p>
    <w:p w:rsidR="008C219F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  <w:r w:rsidRPr="00CA0F14">
        <w:rPr>
          <w:rFonts w:ascii="Times New Roman" w:hAnsi="Times New Roman"/>
          <w:b/>
          <w:spacing w:val="26"/>
          <w:position w:val="-6"/>
          <w:sz w:val="48"/>
          <w:szCs w:val="48"/>
        </w:rPr>
        <w:t>Четвёртая фаза</w:t>
      </w:r>
    </w:p>
    <w:p w:rsidR="008C219F" w:rsidRPr="00CA0F14" w:rsidRDefault="008C219F" w:rsidP="00CA0F14">
      <w:pPr>
        <w:jc w:val="center"/>
        <w:rPr>
          <w:rFonts w:ascii="Times New Roman" w:hAnsi="Times New Roman"/>
          <w:b/>
          <w:spacing w:val="26"/>
          <w:position w:val="-6"/>
          <w:sz w:val="48"/>
          <w:szCs w:val="48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  <w:r w:rsidRPr="00CA0F14">
        <w:rPr>
          <w:rFonts w:ascii="Times New Roman" w:hAnsi="Times New Roman"/>
          <w:b/>
          <w:spacing w:val="26"/>
          <w:position w:val="-6"/>
          <w:sz w:val="40"/>
          <w:szCs w:val="40"/>
        </w:rPr>
        <w:t>Основная идея</w:t>
      </w:r>
      <w:r w:rsidRPr="00CA0F14">
        <w:rPr>
          <w:rFonts w:ascii="Times New Roman" w:hAnsi="Times New Roman"/>
          <w:spacing w:val="26"/>
          <w:position w:val="-6"/>
          <w:sz w:val="40"/>
          <w:szCs w:val="40"/>
        </w:rPr>
        <w:t xml:space="preserve">: </w:t>
      </w: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>«Учимся подводить итоги»</w:t>
      </w:r>
    </w:p>
    <w:p w:rsidR="008C219F" w:rsidRPr="00CA0F14" w:rsidRDefault="008C219F" w:rsidP="00CA0F14">
      <w:pPr>
        <w:jc w:val="center"/>
        <w:rPr>
          <w:rFonts w:ascii="Times New Roman" w:hAnsi="Times New Roman"/>
          <w:spacing w:val="26"/>
          <w:position w:val="-6"/>
          <w:sz w:val="36"/>
          <w:szCs w:val="36"/>
        </w:rPr>
      </w:pP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  <w:r w:rsidRPr="00CA0F14">
        <w:rPr>
          <w:rFonts w:ascii="Times New Roman" w:hAnsi="Times New Roman"/>
          <w:b/>
          <w:i/>
          <w:spacing w:val="26"/>
          <w:position w:val="-6"/>
          <w:sz w:val="40"/>
          <w:szCs w:val="40"/>
        </w:rPr>
        <w:t>Цель</w:t>
      </w: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>: учить осмысливать пройденный путь,</w:t>
      </w:r>
    </w:p>
    <w:p w:rsidR="008C219F" w:rsidRPr="00CA0F14" w:rsidRDefault="008C219F" w:rsidP="00CA0F14">
      <w:pPr>
        <w:jc w:val="center"/>
        <w:rPr>
          <w:rFonts w:ascii="Times New Roman" w:hAnsi="Times New Roman"/>
          <w:i/>
          <w:spacing w:val="26"/>
          <w:position w:val="-6"/>
          <w:sz w:val="40"/>
          <w:szCs w:val="40"/>
        </w:rPr>
      </w:pPr>
      <w:r w:rsidRPr="00CA0F14">
        <w:rPr>
          <w:rFonts w:ascii="Times New Roman" w:hAnsi="Times New Roman"/>
          <w:i/>
          <w:spacing w:val="26"/>
          <w:position w:val="-6"/>
          <w:sz w:val="40"/>
          <w:szCs w:val="40"/>
        </w:rPr>
        <w:t>жить и работать творчески.</w:t>
      </w:r>
    </w:p>
    <w:p w:rsidR="008C219F" w:rsidRDefault="008C219F"/>
    <w:p w:rsidR="008C219F" w:rsidRDefault="008C219F"/>
    <w:p w:rsidR="008C219F" w:rsidRDefault="008C219F"/>
    <w:p w:rsidR="008C219F" w:rsidRDefault="008C219F"/>
    <w:p w:rsidR="008C219F" w:rsidRPr="00863821" w:rsidRDefault="008C219F" w:rsidP="00863821">
      <w:pPr>
        <w:rPr>
          <w:rFonts w:ascii="Times New Roman" w:hAnsi="Times New Roman"/>
          <w:spacing w:val="26"/>
          <w:position w:val="-6"/>
          <w:sz w:val="24"/>
          <w:szCs w:val="24"/>
        </w:rPr>
        <w:sectPr w:rsidR="008C219F" w:rsidRPr="00863821" w:rsidSect="00863821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928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402"/>
        <w:gridCol w:w="2410"/>
        <w:gridCol w:w="2409"/>
        <w:gridCol w:w="2358"/>
        <w:gridCol w:w="2745"/>
        <w:gridCol w:w="1843"/>
      </w:tblGrid>
      <w:tr w:rsidR="008C219F" w:rsidRPr="00863821" w:rsidTr="00730E91">
        <w:trPr>
          <w:trHeight w:val="134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Интеллектуально-познавательная</w:t>
            </w:r>
          </w:p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  <w:b/>
              </w:rPr>
              <w:t>деятельность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Эстетическое воспитание</w:t>
            </w: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Воспитание патриотизма и гражданства</w:t>
            </w: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Воспитание навыков здорового образа жизни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Дополнительное образование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Трудовое воспитание</w:t>
            </w:r>
          </w:p>
        </w:tc>
      </w:tr>
      <w:tr w:rsidR="008C219F" w:rsidRPr="00863821" w:rsidTr="00730E91">
        <w:trPr>
          <w:trHeight w:val="134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1.09-4.09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1.День Знаний. Общешкольная торжественная линейка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Классный час «Здравствуй, школа»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2.Интерактивная игра «Давайте знакомиться»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Инструктаж по ТБ в школе. Беседа «Твой безопасный путь домой»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Информация о кружках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Беседа «Берегите свой класс»</w:t>
            </w:r>
          </w:p>
        </w:tc>
      </w:tr>
      <w:tr w:rsidR="008C219F" w:rsidRPr="00863821" w:rsidTr="00730E91">
        <w:trPr>
          <w:trHeight w:val="1510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7.09-11.09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pStyle w:val="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1.Родительское собрание: «Адаптация первоклассников к школе»                               2.Викторина «А знаешь ли ты свой город?»                       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Посещение кинотеатра. 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К/ф «Маша и звери»</w:t>
            </w: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Экскурсия 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«Наша школа»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Классный час «Саратов – мой город родной»</w:t>
            </w: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Я - ученик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1.Занятие в «Школе этического воспитания»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821">
              <w:rPr>
                <w:rFonts w:ascii="Times New Roman" w:hAnsi="Times New Roman"/>
              </w:rPr>
              <w:t>2. Игровая программа «Волшебники- карандаши»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rPr>
          <w:trHeight w:val="134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14.09-18.09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Беседа «Учиться - значит трудиться»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рисунков «Осенний букет».</w:t>
            </w: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pacing w:val="26"/>
                <w:position w:val="-6"/>
              </w:rPr>
            </w:pP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«Друзья Вода и Мыло»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Уход за цветами</w:t>
            </w:r>
          </w:p>
        </w:tc>
      </w:tr>
      <w:tr w:rsidR="008C219F" w:rsidRPr="00863821" w:rsidTr="00730E91">
        <w:trPr>
          <w:trHeight w:val="900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21.09-25.09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«За страницами учебника»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Беседа: 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 Азбука театра»</w:t>
            </w: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Экскурсия по району</w:t>
            </w: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Глаза – помощники человека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2. Игровая программа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Беседа «Уважайте чужой труд»</w:t>
            </w:r>
          </w:p>
        </w:tc>
      </w:tr>
      <w:tr w:rsidR="008C219F" w:rsidRPr="00863821" w:rsidTr="00730E91">
        <w:trPr>
          <w:trHeight w:val="134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28.09-2.10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День пожилого человека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Акция «доброе дело»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Посещение театра «Теремок»</w:t>
            </w: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Беседа: «Достопримечательности нашего района»</w:t>
            </w: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Чтобы уши слышали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rPr>
          <w:trHeight w:val="134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5.10-9.10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Осенняя экскурсия.  (Осенние изменения в природе)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поделок «Природа и мы»</w:t>
            </w: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Почему болят зубы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rPr>
          <w:trHeight w:val="134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12.10-16.10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Интеллектуальный марафон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чтецов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«В гости к осени»</w:t>
            </w: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Чтобы зубы были красивыми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rPr>
          <w:trHeight w:val="1054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19.10-23.10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pStyle w:val="a"/>
              <w:spacing w:after="0" w:line="240" w:lineRule="auto"/>
              <w:ind w:left="0"/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</w:pPr>
            <w:r w:rsidRPr="00863821">
              <w:rPr>
                <w:rFonts w:ascii="Times New Roman" w:hAnsi="Times New Roman"/>
                <w:sz w:val="24"/>
                <w:szCs w:val="24"/>
              </w:rPr>
              <w:t>Родительское собрание:</w:t>
            </w:r>
            <w:r w:rsidRPr="00863821">
              <w:rPr>
                <w:rFonts w:ascii="Times New Roman" w:hAnsi="Times New Roman"/>
                <w:spacing w:val="26"/>
                <w:position w:val="-6"/>
                <w:sz w:val="24"/>
                <w:szCs w:val="24"/>
              </w:rPr>
              <w:t xml:space="preserve"> «Режим дня школьника»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Посещение кинотеатра. 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Сказка «Марья искусница»</w:t>
            </w: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Домашние опасности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Уход за цветами</w:t>
            </w:r>
          </w:p>
        </w:tc>
      </w:tr>
      <w:tr w:rsidR="008C219F" w:rsidRPr="00863821" w:rsidTr="00730E91">
        <w:trPr>
          <w:trHeight w:val="884"/>
        </w:trPr>
        <w:tc>
          <w:tcPr>
            <w:tcW w:w="95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26.10-30.10</w:t>
            </w:r>
          </w:p>
        </w:tc>
        <w:tc>
          <w:tcPr>
            <w:tcW w:w="3402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Посвящение в школьники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Правила безопасного поведения во время каникул</w:t>
            </w:r>
          </w:p>
        </w:tc>
        <w:tc>
          <w:tcPr>
            <w:tcW w:w="274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C219F" w:rsidRDefault="008C219F" w:rsidP="00863821">
      <w:pPr>
        <w:rPr>
          <w:rFonts w:ascii="Times New Roman" w:hAnsi="Times New Roman"/>
          <w:szCs w:val="36"/>
        </w:rPr>
      </w:pPr>
    </w:p>
    <w:p w:rsidR="008C219F" w:rsidRPr="00863821" w:rsidRDefault="008C219F" w:rsidP="00863821">
      <w:pPr>
        <w:rPr>
          <w:rFonts w:ascii="Times New Roman" w:hAnsi="Times New Roman"/>
          <w:szCs w:val="36"/>
        </w:rPr>
      </w:pPr>
    </w:p>
    <w:p w:rsidR="008C219F" w:rsidRPr="00863821" w:rsidRDefault="008C219F" w:rsidP="00863821">
      <w:pPr>
        <w:rPr>
          <w:rFonts w:ascii="Times New Roman" w:hAnsi="Times New Roman"/>
          <w:szCs w:val="36"/>
        </w:rPr>
      </w:pPr>
    </w:p>
    <w:tbl>
      <w:tblPr>
        <w:tblpPr w:leftFromText="180" w:rightFromText="180" w:vertAnchor="text" w:horzAnchor="margin" w:tblpY="358"/>
        <w:tblW w:w="15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693"/>
        <w:gridCol w:w="2938"/>
        <w:gridCol w:w="3240"/>
        <w:gridCol w:w="2340"/>
        <w:gridCol w:w="1980"/>
        <w:gridCol w:w="1620"/>
      </w:tblGrid>
      <w:tr w:rsidR="008C219F" w:rsidRPr="00863821" w:rsidTr="00730E91"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Интеллектуально-познавательная</w:t>
            </w:r>
          </w:p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деятельность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Эстетическое воспитание</w:t>
            </w: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Воспитание патриотизма и гражданства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Воспитание навыков здорового образа жизни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Дополнительное образование</w:t>
            </w: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Трудовое воспитание</w:t>
            </w:r>
          </w:p>
        </w:tc>
      </w:tr>
      <w:tr w:rsidR="008C219F" w:rsidRPr="00863821" w:rsidTr="00730E91"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9.11-13.11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Экскурсия «Как прекрасен мир вокруг»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«Моя Родина – Россия»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Зачем человеку кожа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rPr>
          <w:trHeight w:val="1285"/>
        </w:trPr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16.11-20.11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pStyle w:val="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Родительское собрание: «Что делать, чтобы телевизор и компьютер не навредили»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«День игры и игрушки»</w:t>
            </w: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Надёжная защита организма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Уход за цветами</w:t>
            </w:r>
          </w:p>
        </w:tc>
      </w:tr>
      <w:tr w:rsidR="008C219F" w:rsidRPr="00863821" w:rsidTr="00730E91">
        <w:trPr>
          <w:trHeight w:val="911"/>
        </w:trPr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23.11-27.11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«За страницами учебника»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Посещение кинотеатра. 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К/ф «Мама»</w:t>
            </w: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Если кожа повреждена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30.11-4.12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«Что за прелесть – эти сказки…»- КВН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Из истории Великой Отечественной «Битва за Москву»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Как следует питаться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7.12-11.12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Викторина «Удивительное рядом»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«Фабрика Деда Мороза»</w:t>
            </w: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Весёлые старты 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Украшение класса к празднику</w:t>
            </w:r>
          </w:p>
        </w:tc>
      </w:tr>
      <w:tr w:rsidR="008C219F" w:rsidRPr="00863821" w:rsidTr="00730E91"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14.12-18.12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«Мы фантазеры»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Посещение кинотеатра. 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К/ф «Двенадцать месяцев»</w:t>
            </w: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Здоровая пища для всей семьи 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21.12-25.12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Новогодняя ёлка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рисунков «Здравствуй, праздник новогодний»</w:t>
            </w: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«Новогодние традиции в России»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Сон- лучшее лекарство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Уход за цветами</w:t>
            </w:r>
          </w:p>
        </w:tc>
      </w:tr>
      <w:tr w:rsidR="008C219F" w:rsidRPr="00863821" w:rsidTr="00730E91">
        <w:trPr>
          <w:trHeight w:val="1010"/>
        </w:trPr>
        <w:tc>
          <w:tcPr>
            <w:tcW w:w="110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28.11</w:t>
            </w:r>
          </w:p>
        </w:tc>
        <w:tc>
          <w:tcPr>
            <w:tcW w:w="269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Праздник «Встреча Нового года»</w:t>
            </w:r>
          </w:p>
        </w:tc>
        <w:tc>
          <w:tcPr>
            <w:tcW w:w="293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pacing w:val="26"/>
                <w:position w:val="-6"/>
              </w:rPr>
            </w:pP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Инструктаж по ТБ во время новогодних ёлок и каникул</w:t>
            </w:r>
          </w:p>
        </w:tc>
        <w:tc>
          <w:tcPr>
            <w:tcW w:w="198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6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C219F" w:rsidRPr="00863821" w:rsidRDefault="008C219F" w:rsidP="00863821">
      <w:pPr>
        <w:rPr>
          <w:rFonts w:ascii="Times New Roman" w:hAnsi="Times New Roman"/>
        </w:rPr>
      </w:pPr>
    </w:p>
    <w:p w:rsidR="008C219F" w:rsidRPr="00863821" w:rsidRDefault="008C219F" w:rsidP="00863821">
      <w:pPr>
        <w:rPr>
          <w:rFonts w:ascii="Times New Roman" w:hAnsi="Times New Roman"/>
        </w:rPr>
      </w:pPr>
    </w:p>
    <w:p w:rsidR="008C219F" w:rsidRPr="00863821" w:rsidRDefault="008C219F" w:rsidP="00863821">
      <w:pPr>
        <w:rPr>
          <w:rFonts w:ascii="Times New Roman" w:hAnsi="Times New Roman"/>
          <w:szCs w:val="36"/>
        </w:rPr>
      </w:pPr>
    </w:p>
    <w:p w:rsidR="008C219F" w:rsidRPr="00863821" w:rsidRDefault="008C219F" w:rsidP="00863821">
      <w:pPr>
        <w:rPr>
          <w:rFonts w:ascii="Times New Roman" w:hAnsi="Times New Roman"/>
          <w:szCs w:val="36"/>
        </w:rPr>
      </w:pPr>
    </w:p>
    <w:p w:rsidR="008C219F" w:rsidRPr="00863821" w:rsidRDefault="008C219F" w:rsidP="00863821">
      <w:pPr>
        <w:rPr>
          <w:rFonts w:ascii="Times New Roman" w:hAnsi="Times New Roman"/>
          <w:szCs w:val="36"/>
        </w:rPr>
      </w:pPr>
    </w:p>
    <w:p w:rsidR="008C219F" w:rsidRPr="00863821" w:rsidRDefault="008C219F" w:rsidP="00863821">
      <w:pPr>
        <w:rPr>
          <w:rFonts w:ascii="Times New Roman" w:hAnsi="Times New Roman"/>
          <w:szCs w:val="36"/>
        </w:rPr>
      </w:pPr>
    </w:p>
    <w:tbl>
      <w:tblPr>
        <w:tblpPr w:leftFromText="180" w:rightFromText="180" w:vertAnchor="text" w:horzAnchor="margin" w:tblpY="231"/>
        <w:tblW w:w="15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4"/>
        <w:gridCol w:w="2410"/>
        <w:gridCol w:w="3543"/>
        <w:gridCol w:w="2835"/>
        <w:gridCol w:w="2088"/>
        <w:gridCol w:w="2340"/>
        <w:gridCol w:w="1951"/>
      </w:tblGrid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Интеллектуально-познавательная</w:t>
            </w:r>
          </w:p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деятельность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Эстетическое воспитание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Воспитание патриотизма и гражданства</w:t>
            </w: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Воспитание навыков здорового образа жизни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Дополнительное образование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Трудовое воспитание</w:t>
            </w: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11.01-16.01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Викторина «Знаток народных сказок»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Лекция передвижной выставки «Смотрят на тебя с картин герои сказок и былин»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Из истории Великой Отечественной «Блокадный Ленинград»</w:t>
            </w: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Как настроение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 xml:space="preserve"> Уборка новогодних украшений</w:t>
            </w: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18.01-23.01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pStyle w:val="a"/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Родительское собрание: «Растить гражданина»  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Посещение кинотеатра. 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 xml:space="preserve"> К/ф «Зимнее утро» 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Я пришёл из школы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Украшение класса к празднику</w:t>
            </w: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25.01-30.01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Праздник Букваря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 Москва – столица нашей Родины»</w:t>
            </w: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«Советы доктора Воды»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1.02-6.02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«За страницами учебника»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Конкурс чтецов «Здравствуй, гостья – зима»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Вредные привычки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8.02-13.02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Научно  – практическая конференция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Посещение кинотеатра. 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К/ф «Три орешка для Золушки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821">
              <w:rPr>
                <w:rFonts w:ascii="Times New Roman" w:hAnsi="Times New Roman"/>
                <w:sz w:val="20"/>
                <w:szCs w:val="20"/>
              </w:rPr>
              <w:t>Правила безопасного поведения во время каникул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 xml:space="preserve">Занятие в «Школе этического воспитания» 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15.02-20.02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«За страницами учебника»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«Богатыри России»</w:t>
            </w: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Скелет – наша опора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22.02-26.02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Викторина «Наша армия родная»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рисунков «Наша армия родная»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 xml:space="preserve">Весёлые старты, </w:t>
            </w:r>
            <w:r w:rsidRPr="00863821">
              <w:rPr>
                <w:rFonts w:ascii="Times New Roman" w:hAnsi="Times New Roman"/>
                <w:sz w:val="20"/>
                <w:szCs w:val="20"/>
              </w:rPr>
              <w:t>посвящённые Дню защитника Отечества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1.03-6.03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Праздник 8 Марта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Конкурс рисунков «Букет для мамы»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Осанка - стройная спина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9.03-13.03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«За страницами учебника»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«Символы России: герб, флаг, гимн»</w:t>
            </w: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Правила закаливания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15.03-20.03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Игровая программа «Путешествие в страну чисел»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«Музыка о природе»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Если хочешь быть здоров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19F" w:rsidRPr="00863821" w:rsidTr="00730E91">
        <w:tc>
          <w:tcPr>
            <w:tcW w:w="82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22.03-23.03</w:t>
            </w:r>
          </w:p>
        </w:tc>
        <w:tc>
          <w:tcPr>
            <w:tcW w:w="2410" w:type="dxa"/>
          </w:tcPr>
          <w:p w:rsidR="008C219F" w:rsidRPr="00863821" w:rsidRDefault="008C219F" w:rsidP="00730E9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Родительское собрание: «Где искать ответы на детские вопросы»</w:t>
            </w:r>
          </w:p>
        </w:tc>
        <w:tc>
          <w:tcPr>
            <w:tcW w:w="354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Лекция передвижной выставки «Малахитовая шкатулка»</w:t>
            </w:r>
          </w:p>
        </w:tc>
        <w:tc>
          <w:tcPr>
            <w:tcW w:w="2835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Из истории Великой Отечественной «Сталинградская битва»</w:t>
            </w:r>
          </w:p>
        </w:tc>
        <w:tc>
          <w:tcPr>
            <w:tcW w:w="2088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pacing w:val="26"/>
                <w:position w:val="-6"/>
                <w:sz w:val="20"/>
                <w:szCs w:val="20"/>
              </w:rPr>
            </w:pPr>
            <w:r w:rsidRPr="00863821">
              <w:rPr>
                <w:rFonts w:ascii="Times New Roman" w:hAnsi="Times New Roman"/>
                <w:sz w:val="20"/>
                <w:szCs w:val="20"/>
              </w:rPr>
              <w:t>Правила безопасного поведения во время каникул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951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219F" w:rsidRPr="00863821" w:rsidRDefault="008C219F" w:rsidP="00863821">
      <w:pPr>
        <w:rPr>
          <w:rFonts w:ascii="Times New Roman" w:hAnsi="Times New Roman"/>
          <w:szCs w:val="36"/>
        </w:rPr>
      </w:pPr>
    </w:p>
    <w:p w:rsidR="008C219F" w:rsidRPr="00863821" w:rsidRDefault="008C219F" w:rsidP="00863821">
      <w:pPr>
        <w:rPr>
          <w:rFonts w:ascii="Times New Roman" w:hAnsi="Times New Roman"/>
          <w:szCs w:val="36"/>
        </w:rPr>
      </w:pPr>
    </w:p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3354"/>
        <w:gridCol w:w="2457"/>
        <w:gridCol w:w="2403"/>
        <w:gridCol w:w="2520"/>
        <w:gridCol w:w="2340"/>
        <w:gridCol w:w="1800"/>
      </w:tblGrid>
      <w:tr w:rsidR="008C219F" w:rsidRPr="00863821" w:rsidTr="00730E91">
        <w:trPr>
          <w:trHeight w:val="843"/>
        </w:trPr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Интеллектуально-познавательная</w:t>
            </w:r>
          </w:p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деятельность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Эстетическое воспитание</w:t>
            </w: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Воспитание патриотизма и гражданства</w:t>
            </w: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Воспитание навыков здорового образа жизни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Дополнительное образование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3821">
              <w:rPr>
                <w:rFonts w:ascii="Times New Roman" w:hAnsi="Times New Roman"/>
                <w:b/>
              </w:rPr>
              <w:t>Трудовое воспитание</w:t>
            </w: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1.04-3.04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Викторина «Наш любимый Андерсен»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Посещение кинотеатра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К/ф «Старая - старая сказка»</w:t>
            </w: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Правила безопасности в лесу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5.04-10.04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Родительское собрание: «Как организовать отдых детей летом»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рисунков «День космонавтики»</w:t>
            </w: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«Гагарин и земля Саратовская»</w:t>
            </w: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Правила безопасности на воде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12.04-17.04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«Путешествие в космос»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Посещение театра «Теремок»</w:t>
            </w: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Что такое солнечный удар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19.04-24.04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«За страницами учебника»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Экскурсия в парк Победы</w:t>
            </w: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Подвижные игры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26.04-30.04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Олимпиада по математике и  по русскому языку для уч-ся 1 классов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рисунков «День Победы»</w:t>
            </w: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Смотр строя и песни, посвящённый 65-летию Победы</w:t>
            </w: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Подвижные игры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3.05-7.05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Акция «Георгиевская ленточка»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Конкурс чтецов «Поклонимся великим тем годам»</w:t>
            </w: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 Никто не забыт, ничто не забыто»</w:t>
            </w: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Подвижные игры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11.05-14.05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Посещение кинотеатра</w:t>
            </w:r>
          </w:p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К/ф «Девочка ищет отца»</w:t>
            </w: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Обобщающее занятие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17.05-21.05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Родительское собрание: «Подводим итоги первого года обучения»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«История моей школы»</w:t>
            </w: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Весёлые старты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Занятие в «Школе этического воспитания»</w:t>
            </w: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219F" w:rsidRPr="00863821" w:rsidTr="00730E91">
        <w:tc>
          <w:tcPr>
            <w:tcW w:w="966" w:type="dxa"/>
          </w:tcPr>
          <w:p w:rsidR="008C219F" w:rsidRPr="00863821" w:rsidRDefault="008C219F" w:rsidP="007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24.05-28.05</w:t>
            </w:r>
          </w:p>
        </w:tc>
        <w:tc>
          <w:tcPr>
            <w:tcW w:w="3354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«Прощание с первым классом!»</w:t>
            </w:r>
          </w:p>
        </w:tc>
        <w:tc>
          <w:tcPr>
            <w:tcW w:w="2457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 xml:space="preserve">Конкурс рисунков на асфальте </w:t>
            </w:r>
          </w:p>
        </w:tc>
        <w:tc>
          <w:tcPr>
            <w:tcW w:w="2403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  <w:r w:rsidRPr="00863821">
              <w:rPr>
                <w:rFonts w:ascii="Times New Roman" w:hAnsi="Times New Roman"/>
              </w:rPr>
              <w:t>Правила безопасного поведения во время каникул</w:t>
            </w:r>
          </w:p>
        </w:tc>
        <w:tc>
          <w:tcPr>
            <w:tcW w:w="234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8C219F" w:rsidRPr="00863821" w:rsidRDefault="008C219F" w:rsidP="00730E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C219F" w:rsidRPr="00E718BA" w:rsidRDefault="008C219F" w:rsidP="00863821">
      <w:pPr>
        <w:rPr>
          <w:szCs w:val="36"/>
        </w:rPr>
      </w:pPr>
    </w:p>
    <w:p w:rsidR="008C219F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40"/>
          <w:szCs w:val="40"/>
        </w:rPr>
      </w:pPr>
    </w:p>
    <w:p w:rsidR="008C219F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40"/>
          <w:szCs w:val="40"/>
        </w:rPr>
      </w:pPr>
    </w:p>
    <w:p w:rsidR="008C219F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40"/>
          <w:szCs w:val="40"/>
        </w:rPr>
      </w:pPr>
    </w:p>
    <w:p w:rsidR="008C219F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40"/>
          <w:szCs w:val="40"/>
        </w:rPr>
        <w:sectPr w:rsidR="008C219F" w:rsidSect="00863821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C219F" w:rsidRPr="00735F0F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40"/>
          <w:szCs w:val="40"/>
        </w:rPr>
      </w:pPr>
      <w:r w:rsidRPr="00735F0F">
        <w:rPr>
          <w:rFonts w:ascii="Times New Roman" w:hAnsi="Times New Roman"/>
          <w:b/>
          <w:spacing w:val="26"/>
          <w:position w:val="-6"/>
          <w:sz w:val="40"/>
          <w:szCs w:val="40"/>
        </w:rPr>
        <w:t>Работа с родителями</w:t>
      </w:r>
    </w:p>
    <w:p w:rsidR="008C219F" w:rsidRPr="007740A0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spacing w:val="26"/>
          <w:position w:val="-6"/>
          <w:sz w:val="28"/>
          <w:szCs w:val="28"/>
        </w:rPr>
        <w:t>В работе с родителями учитель должен руководствоваться одним из основных правил взаимодействия – уважением. Родители должны видеть в классном руководителе человека авторитетного, знающего и способного найти решение в любой, самой сложной ситуации.</w:t>
      </w:r>
    </w:p>
    <w:p w:rsidR="008C219F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28"/>
          <w:szCs w:val="28"/>
        </w:rPr>
      </w:pPr>
    </w:p>
    <w:p w:rsidR="008C219F" w:rsidRPr="007740A0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b/>
          <w:spacing w:val="26"/>
          <w:position w:val="-6"/>
          <w:sz w:val="28"/>
          <w:szCs w:val="28"/>
        </w:rPr>
        <w:t>Направления работы с родителями:</w:t>
      </w:r>
    </w:p>
    <w:p w:rsidR="008C219F" w:rsidRPr="007740A0" w:rsidRDefault="008C219F" w:rsidP="00730E91">
      <w:pPr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spacing w:val="26"/>
          <w:position w:val="-6"/>
          <w:sz w:val="28"/>
          <w:szCs w:val="28"/>
        </w:rPr>
        <w:t xml:space="preserve">1. Проводить систематически родительские собрания </w:t>
      </w:r>
    </w:p>
    <w:p w:rsidR="008C219F" w:rsidRPr="007740A0" w:rsidRDefault="008C219F" w:rsidP="00730E91">
      <w:pPr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spacing w:val="26"/>
          <w:position w:val="-6"/>
          <w:sz w:val="28"/>
          <w:szCs w:val="28"/>
        </w:rPr>
        <w:t>2.Приглашать на собрания преподавателей физической культуры и музыки.</w:t>
      </w:r>
    </w:p>
    <w:p w:rsidR="008C219F" w:rsidRPr="007740A0" w:rsidRDefault="008C219F" w:rsidP="00730E91">
      <w:pPr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spacing w:val="26"/>
          <w:position w:val="-6"/>
          <w:sz w:val="28"/>
          <w:szCs w:val="28"/>
        </w:rPr>
        <w:t>3.По просьбе родителей приглашать психолога и представителей администрации школы.</w:t>
      </w:r>
    </w:p>
    <w:p w:rsidR="008C219F" w:rsidRPr="007740A0" w:rsidRDefault="008C219F" w:rsidP="00730E91">
      <w:pPr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spacing w:val="26"/>
          <w:position w:val="-6"/>
          <w:sz w:val="28"/>
          <w:szCs w:val="28"/>
        </w:rPr>
        <w:t>4. Привлекать к сотрудничеству родителей всех учеников класса.</w:t>
      </w:r>
    </w:p>
    <w:p w:rsidR="008C219F" w:rsidRPr="007740A0" w:rsidRDefault="008C219F" w:rsidP="00730E91">
      <w:pPr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spacing w:val="26"/>
          <w:position w:val="-6"/>
          <w:sz w:val="28"/>
          <w:szCs w:val="28"/>
        </w:rPr>
        <w:t>5. Проводить индивидуальные беседы с родителями по мере необходимости и их просьбе.</w:t>
      </w:r>
    </w:p>
    <w:p w:rsidR="008C219F" w:rsidRPr="007740A0" w:rsidRDefault="008C219F" w:rsidP="00730E91">
      <w:pPr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spacing w:val="26"/>
          <w:position w:val="-6"/>
          <w:sz w:val="28"/>
          <w:szCs w:val="28"/>
        </w:rPr>
        <w:t>6. Систематически встречаться с родителями детей группы риска</w:t>
      </w:r>
    </w:p>
    <w:p w:rsidR="008C219F" w:rsidRPr="007740A0" w:rsidRDefault="008C219F" w:rsidP="00730E91">
      <w:pPr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7740A0">
        <w:rPr>
          <w:rFonts w:ascii="Times New Roman" w:hAnsi="Times New Roman"/>
          <w:spacing w:val="26"/>
          <w:position w:val="-6"/>
          <w:sz w:val="28"/>
          <w:szCs w:val="28"/>
        </w:rPr>
        <w:t>7. Проводить консультации.</w:t>
      </w:r>
    </w:p>
    <w:p w:rsidR="008C219F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32"/>
          <w:szCs w:val="32"/>
        </w:rPr>
      </w:pPr>
    </w:p>
    <w:p w:rsidR="008C219F" w:rsidRPr="00735F0F" w:rsidRDefault="008C219F" w:rsidP="00735F0F">
      <w:pPr>
        <w:jc w:val="center"/>
        <w:rPr>
          <w:rFonts w:ascii="Times New Roman" w:hAnsi="Times New Roman"/>
          <w:b/>
          <w:spacing w:val="26"/>
          <w:position w:val="-6"/>
          <w:sz w:val="32"/>
          <w:szCs w:val="32"/>
        </w:rPr>
      </w:pPr>
      <w:r w:rsidRPr="00735F0F">
        <w:rPr>
          <w:rFonts w:ascii="Times New Roman" w:hAnsi="Times New Roman"/>
          <w:b/>
          <w:spacing w:val="26"/>
          <w:position w:val="-6"/>
          <w:sz w:val="32"/>
          <w:szCs w:val="32"/>
        </w:rPr>
        <w:t>Тематика родительских собраний:</w:t>
      </w:r>
    </w:p>
    <w:p w:rsidR="008C219F" w:rsidRDefault="008C219F" w:rsidP="007740A0">
      <w:pPr>
        <w:pStyle w:val="a"/>
        <w:numPr>
          <w:ilvl w:val="0"/>
          <w:numId w:val="3"/>
        </w:numPr>
        <w:rPr>
          <w:rFonts w:ascii="Times New Roman" w:hAnsi="Times New Roman"/>
          <w:spacing w:val="26"/>
          <w:position w:val="-6"/>
          <w:sz w:val="28"/>
          <w:szCs w:val="28"/>
        </w:rPr>
      </w:pPr>
      <w:r w:rsidRPr="00D5294F">
        <w:rPr>
          <w:rFonts w:ascii="Times New Roman" w:hAnsi="Times New Roman"/>
          <w:spacing w:val="26"/>
          <w:position w:val="-6"/>
          <w:sz w:val="28"/>
          <w:szCs w:val="28"/>
        </w:rPr>
        <w:t>Адаптация первоклассников к школе</w:t>
      </w:r>
    </w:p>
    <w:p w:rsidR="008C219F" w:rsidRDefault="008C219F" w:rsidP="007740A0">
      <w:pPr>
        <w:pStyle w:val="a"/>
        <w:numPr>
          <w:ilvl w:val="0"/>
          <w:numId w:val="3"/>
        </w:numPr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>Режим дня школьника</w:t>
      </w:r>
    </w:p>
    <w:p w:rsidR="008C219F" w:rsidRDefault="008C219F" w:rsidP="007740A0">
      <w:pPr>
        <w:pStyle w:val="a"/>
        <w:numPr>
          <w:ilvl w:val="0"/>
          <w:numId w:val="3"/>
        </w:numPr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>Что делать, чтобы телевизор и компьютер не навредили</w:t>
      </w:r>
    </w:p>
    <w:p w:rsidR="008C219F" w:rsidRDefault="008C219F" w:rsidP="007740A0">
      <w:pPr>
        <w:pStyle w:val="a"/>
        <w:numPr>
          <w:ilvl w:val="0"/>
          <w:numId w:val="3"/>
        </w:numPr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>Растить гражданина</w:t>
      </w:r>
    </w:p>
    <w:p w:rsidR="008C219F" w:rsidRDefault="008C219F" w:rsidP="007740A0">
      <w:pPr>
        <w:pStyle w:val="a"/>
        <w:numPr>
          <w:ilvl w:val="0"/>
          <w:numId w:val="3"/>
        </w:numPr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>Где искать ответы на детские вопросы?</w:t>
      </w:r>
    </w:p>
    <w:p w:rsidR="008C219F" w:rsidRDefault="008C219F" w:rsidP="007740A0">
      <w:pPr>
        <w:pStyle w:val="a"/>
        <w:numPr>
          <w:ilvl w:val="0"/>
          <w:numId w:val="3"/>
        </w:numPr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>Как организовать отдых детей летом?</w:t>
      </w:r>
    </w:p>
    <w:p w:rsidR="008C219F" w:rsidRPr="00D5294F" w:rsidRDefault="008C219F" w:rsidP="007740A0">
      <w:pPr>
        <w:pStyle w:val="a"/>
        <w:numPr>
          <w:ilvl w:val="0"/>
          <w:numId w:val="3"/>
        </w:numPr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>Подводим итоги первого года обучения.</w:t>
      </w:r>
    </w:p>
    <w:p w:rsidR="008C219F" w:rsidRDefault="008C219F"/>
    <w:p w:rsidR="008C219F" w:rsidRDefault="008C219F"/>
    <w:p w:rsidR="008C219F" w:rsidRPr="00630263" w:rsidRDefault="008C219F" w:rsidP="00630263">
      <w:pPr>
        <w:jc w:val="center"/>
        <w:rPr>
          <w:rFonts w:ascii="Times New Roman" w:hAnsi="Times New Roman"/>
          <w:b/>
          <w:spacing w:val="26"/>
          <w:position w:val="-6"/>
          <w:sz w:val="40"/>
          <w:szCs w:val="40"/>
        </w:rPr>
      </w:pPr>
      <w:r w:rsidRPr="00630263">
        <w:rPr>
          <w:rFonts w:ascii="Times New Roman" w:hAnsi="Times New Roman"/>
          <w:b/>
          <w:spacing w:val="26"/>
          <w:position w:val="-6"/>
          <w:sz w:val="40"/>
          <w:szCs w:val="40"/>
        </w:rPr>
        <w:t>Работа с одарёнными детьми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Задача классного руководителя 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 xml:space="preserve">выявить 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способности 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>ребят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 и поддерживать одарённых детей, подчёркивать их талант. Для решения этой задачи чаще использовать методику КТД, поставить спектакли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>, организовывать выставки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 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>и концерты.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 xml:space="preserve">Елутина Варвара и Кучерина Анна 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танцуют в ансамбле «Солнышко». 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>Ляпунова Анна учи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тся в музыкальной школе. 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- Посетить классом концерты с их участием. 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>- Активнее привлекать их к выступлениям на классных и школьных праздниках.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>
        <w:rPr>
          <w:rFonts w:ascii="Times New Roman" w:hAnsi="Times New Roman"/>
          <w:spacing w:val="26"/>
          <w:position w:val="-6"/>
          <w:sz w:val="28"/>
          <w:szCs w:val="28"/>
        </w:rPr>
        <w:t xml:space="preserve">Ерёмина Даша и Казьмина Валерия 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>занимаются в изостудии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 xml:space="preserve">, Говоренко Полина, Алиева Элнара 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 и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 xml:space="preserve"> Ращевкина Наташа 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 делают поделки в технике оригами.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 xml:space="preserve"> Моисеева Дарина, Мураховская Ольга и Трусова Настя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 занимаются в кружке 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>«Мастерица».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- 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>О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>рганиз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>овать  выстав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>к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>и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 в классе их рисунков и поделок.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>- Привлекать к участию в школьных, районных выставках и конкурсах.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>Особое внимание классному руководителю необходимо уделить поддержке учеников, которые хорошо учатся.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>- Пропагандировать культуру хорошей и отличной оценки.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- </w:t>
      </w:r>
      <w:r>
        <w:rPr>
          <w:rFonts w:ascii="Times New Roman" w:hAnsi="Times New Roman"/>
          <w:spacing w:val="26"/>
          <w:position w:val="-6"/>
          <w:sz w:val="28"/>
          <w:szCs w:val="28"/>
        </w:rPr>
        <w:t xml:space="preserve">формировать  понимание </w:t>
      </w: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 xml:space="preserve"> ценности знаний.</w:t>
      </w:r>
    </w:p>
    <w:p w:rsidR="008C219F" w:rsidRPr="00630263" w:rsidRDefault="008C219F" w:rsidP="00730E91">
      <w:pPr>
        <w:ind w:firstLine="720"/>
        <w:jc w:val="both"/>
        <w:rPr>
          <w:rFonts w:ascii="Times New Roman" w:hAnsi="Times New Roman"/>
          <w:spacing w:val="26"/>
          <w:position w:val="-6"/>
          <w:sz w:val="28"/>
          <w:szCs w:val="28"/>
        </w:rPr>
      </w:pPr>
      <w:r w:rsidRPr="00630263">
        <w:rPr>
          <w:rFonts w:ascii="Times New Roman" w:hAnsi="Times New Roman"/>
          <w:spacing w:val="26"/>
          <w:position w:val="-6"/>
          <w:sz w:val="28"/>
          <w:szCs w:val="28"/>
        </w:rPr>
        <w:t>- При даче домашних заданий учитывать способности детей и сильным ученикам давать дифференцированные упражнения, которые будут развивать их способности.</w:t>
      </w:r>
    </w:p>
    <w:p w:rsidR="008C219F" w:rsidRDefault="008C219F"/>
    <w:sectPr w:rsidR="008C219F" w:rsidSect="0086382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87B"/>
    <w:multiLevelType w:val="hybridMultilevel"/>
    <w:tmpl w:val="9FF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AD3E9A"/>
    <w:multiLevelType w:val="hybridMultilevel"/>
    <w:tmpl w:val="674C330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79B2BC1"/>
    <w:multiLevelType w:val="hybridMultilevel"/>
    <w:tmpl w:val="336CFE02"/>
    <w:lvl w:ilvl="0" w:tplc="DDA81AF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50E"/>
    <w:rsid w:val="00017650"/>
    <w:rsid w:val="00023C77"/>
    <w:rsid w:val="0004197E"/>
    <w:rsid w:val="00047082"/>
    <w:rsid w:val="00074595"/>
    <w:rsid w:val="00074DA4"/>
    <w:rsid w:val="000A3892"/>
    <w:rsid w:val="000B028F"/>
    <w:rsid w:val="000B0B45"/>
    <w:rsid w:val="0012076C"/>
    <w:rsid w:val="00150AEA"/>
    <w:rsid w:val="00165C03"/>
    <w:rsid w:val="001731C4"/>
    <w:rsid w:val="00177AEA"/>
    <w:rsid w:val="001843B2"/>
    <w:rsid w:val="001C4FD9"/>
    <w:rsid w:val="001D51F9"/>
    <w:rsid w:val="001D7F27"/>
    <w:rsid w:val="00204C4C"/>
    <w:rsid w:val="0024150E"/>
    <w:rsid w:val="002415A8"/>
    <w:rsid w:val="00243E9B"/>
    <w:rsid w:val="002A4DAD"/>
    <w:rsid w:val="002B39A1"/>
    <w:rsid w:val="002B42B0"/>
    <w:rsid w:val="002E65D0"/>
    <w:rsid w:val="0032238B"/>
    <w:rsid w:val="0032476B"/>
    <w:rsid w:val="003270C6"/>
    <w:rsid w:val="00340E1A"/>
    <w:rsid w:val="00380515"/>
    <w:rsid w:val="003831D1"/>
    <w:rsid w:val="00383B58"/>
    <w:rsid w:val="00391583"/>
    <w:rsid w:val="00392488"/>
    <w:rsid w:val="00396243"/>
    <w:rsid w:val="003A507C"/>
    <w:rsid w:val="003B0F6C"/>
    <w:rsid w:val="003C0E72"/>
    <w:rsid w:val="003C3C37"/>
    <w:rsid w:val="003D6828"/>
    <w:rsid w:val="003E3F1F"/>
    <w:rsid w:val="00401DAF"/>
    <w:rsid w:val="00452130"/>
    <w:rsid w:val="004755F8"/>
    <w:rsid w:val="004A09D3"/>
    <w:rsid w:val="004B3287"/>
    <w:rsid w:val="00503F9F"/>
    <w:rsid w:val="005F2A7B"/>
    <w:rsid w:val="00630263"/>
    <w:rsid w:val="00691CD2"/>
    <w:rsid w:val="006C0528"/>
    <w:rsid w:val="006F6F78"/>
    <w:rsid w:val="00711389"/>
    <w:rsid w:val="00730E91"/>
    <w:rsid w:val="00735F0F"/>
    <w:rsid w:val="007673E8"/>
    <w:rsid w:val="00767FB7"/>
    <w:rsid w:val="007740A0"/>
    <w:rsid w:val="0077559A"/>
    <w:rsid w:val="007B5F86"/>
    <w:rsid w:val="007C5DA9"/>
    <w:rsid w:val="007D2B08"/>
    <w:rsid w:val="007E0AFE"/>
    <w:rsid w:val="007E319D"/>
    <w:rsid w:val="00800B4C"/>
    <w:rsid w:val="00806021"/>
    <w:rsid w:val="00863821"/>
    <w:rsid w:val="0088446D"/>
    <w:rsid w:val="00894EB1"/>
    <w:rsid w:val="0089500B"/>
    <w:rsid w:val="008A3F30"/>
    <w:rsid w:val="008B384C"/>
    <w:rsid w:val="008C219F"/>
    <w:rsid w:val="008F0498"/>
    <w:rsid w:val="008F5642"/>
    <w:rsid w:val="008F607D"/>
    <w:rsid w:val="00947F91"/>
    <w:rsid w:val="009508EE"/>
    <w:rsid w:val="0095417B"/>
    <w:rsid w:val="0099281A"/>
    <w:rsid w:val="00A22A0E"/>
    <w:rsid w:val="00A578B6"/>
    <w:rsid w:val="00A80E5F"/>
    <w:rsid w:val="00A8775D"/>
    <w:rsid w:val="00AA5324"/>
    <w:rsid w:val="00AC1C5D"/>
    <w:rsid w:val="00B36BC6"/>
    <w:rsid w:val="00B4404E"/>
    <w:rsid w:val="00B532F9"/>
    <w:rsid w:val="00B57E63"/>
    <w:rsid w:val="00B64D81"/>
    <w:rsid w:val="00BB2345"/>
    <w:rsid w:val="00BB7EBF"/>
    <w:rsid w:val="00BE36B3"/>
    <w:rsid w:val="00BF2949"/>
    <w:rsid w:val="00C01E46"/>
    <w:rsid w:val="00C3683B"/>
    <w:rsid w:val="00C56C1E"/>
    <w:rsid w:val="00C71A0A"/>
    <w:rsid w:val="00C875B2"/>
    <w:rsid w:val="00C87A3B"/>
    <w:rsid w:val="00C924E7"/>
    <w:rsid w:val="00CA0F14"/>
    <w:rsid w:val="00CD718C"/>
    <w:rsid w:val="00D1580D"/>
    <w:rsid w:val="00D5294F"/>
    <w:rsid w:val="00D617EC"/>
    <w:rsid w:val="00D67335"/>
    <w:rsid w:val="00DA37BC"/>
    <w:rsid w:val="00DA5047"/>
    <w:rsid w:val="00DB4979"/>
    <w:rsid w:val="00DC2645"/>
    <w:rsid w:val="00DE29A1"/>
    <w:rsid w:val="00DF3567"/>
    <w:rsid w:val="00E163B4"/>
    <w:rsid w:val="00E52A3E"/>
    <w:rsid w:val="00E718BA"/>
    <w:rsid w:val="00E75656"/>
    <w:rsid w:val="00EB5917"/>
    <w:rsid w:val="00EB67B1"/>
    <w:rsid w:val="00EE77F1"/>
    <w:rsid w:val="00F52BF6"/>
    <w:rsid w:val="00F70B17"/>
    <w:rsid w:val="00F946BA"/>
    <w:rsid w:val="00FA2F14"/>
    <w:rsid w:val="00FA7ED9"/>
    <w:rsid w:val="00FE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E9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Абзац списка"/>
    <w:basedOn w:val="Normal"/>
    <w:uiPriority w:val="99"/>
    <w:rsid w:val="00C71A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17</Pages>
  <Words>2921</Words>
  <Characters>16655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subject/>
  <dc:creator>Comp</dc:creator>
  <cp:keywords/>
  <dc:description/>
  <cp:lastModifiedBy>Andrew</cp:lastModifiedBy>
  <cp:revision>2</cp:revision>
  <dcterms:created xsi:type="dcterms:W3CDTF">2010-02-22T16:07:00Z</dcterms:created>
  <dcterms:modified xsi:type="dcterms:W3CDTF">2010-02-22T16:07:00Z</dcterms:modified>
</cp:coreProperties>
</file>